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0FCCA" w14:textId="77777777" w:rsidR="001E12A3" w:rsidRDefault="001E12A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2F0FCCB" w14:textId="5B6A5836" w:rsidR="001E12A3" w:rsidRPr="005F7F9C" w:rsidRDefault="006A502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F7F9C">
        <w:rPr>
          <w:b/>
          <w:sz w:val="24"/>
        </w:rPr>
        <w:t>3GPP TSG-</w:t>
      </w:r>
      <w:r w:rsidRPr="00401011">
        <w:rPr>
          <w:b/>
          <w:sz w:val="24"/>
        </w:rPr>
        <w:t>SA</w:t>
      </w:r>
      <w:r w:rsidRPr="00401011">
        <w:rPr>
          <w:rFonts w:hint="eastAsia"/>
          <w:b/>
          <w:sz w:val="24"/>
          <w:lang w:val="en-US" w:eastAsia="zh-CN"/>
        </w:rPr>
        <w:t>2</w:t>
      </w:r>
      <w:r w:rsidRPr="00401011">
        <w:rPr>
          <w:b/>
          <w:sz w:val="24"/>
        </w:rPr>
        <w:t xml:space="preserve"> </w:t>
      </w:r>
      <w:r w:rsidR="003E298C">
        <w:rPr>
          <w:b/>
          <w:sz w:val="24"/>
        </w:rPr>
        <w:t xml:space="preserve">WG2 </w:t>
      </w:r>
      <w:r w:rsidRPr="00401011">
        <w:rPr>
          <w:b/>
          <w:sz w:val="24"/>
        </w:rPr>
        <w:t>Meeting #</w:t>
      </w:r>
      <w:r w:rsidRPr="00401011">
        <w:rPr>
          <w:rFonts w:hint="eastAsia"/>
          <w:b/>
          <w:sz w:val="24"/>
          <w:lang w:val="en-US" w:eastAsia="zh-CN"/>
        </w:rPr>
        <w:t>1</w:t>
      </w:r>
      <w:r w:rsidR="003E298C">
        <w:rPr>
          <w:b/>
          <w:sz w:val="24"/>
          <w:lang w:val="en-US" w:eastAsia="zh-CN"/>
        </w:rPr>
        <w:t>57</w:t>
      </w:r>
      <w:r w:rsidRPr="005F7F9C">
        <w:rPr>
          <w:b/>
          <w:i/>
          <w:sz w:val="28"/>
        </w:rPr>
        <w:tab/>
        <w:t>S</w:t>
      </w:r>
      <w:r w:rsidRPr="005F7F9C">
        <w:rPr>
          <w:rFonts w:hint="eastAsia"/>
          <w:b/>
          <w:i/>
          <w:sz w:val="28"/>
          <w:lang w:val="en-US" w:eastAsia="zh-CN"/>
        </w:rPr>
        <w:t>2</w:t>
      </w:r>
      <w:r w:rsidRPr="005F7F9C">
        <w:rPr>
          <w:b/>
          <w:i/>
          <w:sz w:val="28"/>
        </w:rPr>
        <w:t>-2</w:t>
      </w:r>
      <w:r w:rsidR="00083EF8">
        <w:rPr>
          <w:b/>
          <w:i/>
          <w:sz w:val="28"/>
        </w:rPr>
        <w:t>306550</w:t>
      </w:r>
    </w:p>
    <w:p w14:paraId="72F0FCCC" w14:textId="726A4433" w:rsidR="001E12A3" w:rsidRPr="005F7F9C" w:rsidRDefault="006A502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F7F9C">
        <w:rPr>
          <w:b/>
          <w:sz w:val="24"/>
        </w:rPr>
        <w:tab/>
      </w:r>
    </w:p>
    <w:p w14:paraId="72F0FCCD" w14:textId="3E7DE1CA" w:rsidR="001E12A3" w:rsidRPr="005F7F9C" w:rsidRDefault="003E298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sz w:val="24"/>
          <w:lang w:eastAsia="en-US"/>
        </w:rPr>
      </w:pPr>
      <w:bookmarkStart w:id="0" w:name="_Hlk21508611"/>
      <w:r>
        <w:rPr>
          <w:rFonts w:ascii="Arial" w:hAnsi="Arial"/>
          <w:b/>
          <w:sz w:val="24"/>
          <w:lang w:eastAsia="en-US"/>
        </w:rPr>
        <w:t xml:space="preserve">Berlin, </w:t>
      </w:r>
      <w:r w:rsidR="006C324E">
        <w:rPr>
          <w:rFonts w:ascii="Arial" w:hAnsi="Arial"/>
          <w:b/>
          <w:sz w:val="24"/>
          <w:lang w:eastAsia="en-US"/>
        </w:rPr>
        <w:t>DE</w:t>
      </w:r>
      <w:r w:rsidR="006A5024" w:rsidRPr="005F7F9C">
        <w:rPr>
          <w:rFonts w:ascii="Arial" w:hAnsi="Arial"/>
          <w:b/>
          <w:sz w:val="24"/>
          <w:lang w:eastAsia="en-US"/>
        </w:rPr>
        <w:t>,</w:t>
      </w:r>
      <w:r>
        <w:rPr>
          <w:rFonts w:ascii="Arial" w:hAnsi="Arial"/>
          <w:b/>
          <w:sz w:val="24"/>
          <w:lang w:eastAsia="en-US"/>
        </w:rPr>
        <w:t xml:space="preserve"> May 22 – 26, </w:t>
      </w:r>
      <w:bookmarkEnd w:id="0"/>
      <w:r w:rsidR="006A5024" w:rsidRPr="00401011">
        <w:rPr>
          <w:rFonts w:ascii="Arial" w:hAnsi="Arial"/>
          <w:b/>
          <w:sz w:val="24"/>
          <w:lang w:eastAsia="en-US"/>
        </w:rPr>
        <w:t>2023</w:t>
      </w:r>
    </w:p>
    <w:p w14:paraId="72F0FCCE" w14:textId="77777777" w:rsidR="001E12A3" w:rsidRPr="005F7F9C" w:rsidRDefault="006A5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7F9C">
        <w:rPr>
          <w:rFonts w:ascii="Arial" w:eastAsia="바탕" w:hAnsi="Arial"/>
          <w:b/>
          <w:lang w:val="en-US" w:eastAsia="zh-CN"/>
        </w:rPr>
        <w:t>Source:</w:t>
      </w:r>
      <w:r w:rsidRPr="005F7F9C">
        <w:rPr>
          <w:rFonts w:ascii="Arial" w:eastAsia="바탕" w:hAnsi="Arial"/>
          <w:b/>
          <w:lang w:val="en-US" w:eastAsia="zh-CN"/>
        </w:rPr>
        <w:tab/>
      </w:r>
      <w:r w:rsidRPr="005F7F9C">
        <w:rPr>
          <w:rFonts w:ascii="Arial" w:hAnsi="Arial"/>
          <w:b/>
          <w:lang w:val="en-US" w:eastAsia="zh-CN"/>
        </w:rPr>
        <w:t>SK Telecom</w:t>
      </w:r>
    </w:p>
    <w:p w14:paraId="72F0FCCF" w14:textId="77777777" w:rsidR="001E12A3" w:rsidRPr="005F7F9C" w:rsidRDefault="006A5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바탕" w:hAnsi="Arial"/>
          <w:b/>
          <w:lang w:eastAsia="ko-KR"/>
        </w:rPr>
      </w:pPr>
      <w:r w:rsidRPr="005F7F9C">
        <w:rPr>
          <w:rFonts w:ascii="Arial" w:eastAsia="바탕" w:hAnsi="Arial" w:cs="Arial"/>
          <w:b/>
          <w:lang w:eastAsia="zh-CN"/>
        </w:rPr>
        <w:t>Title:</w:t>
      </w:r>
      <w:r w:rsidRPr="005F7F9C">
        <w:rPr>
          <w:rFonts w:ascii="Arial" w:eastAsia="바탕" w:hAnsi="Arial" w:cs="Arial"/>
          <w:b/>
          <w:lang w:eastAsia="zh-CN"/>
        </w:rPr>
        <w:tab/>
      </w:r>
      <w:bookmarkStart w:id="1" w:name="OLE_LINK11"/>
      <w:bookmarkStart w:id="2" w:name="OLE_LINK5"/>
      <w:bookmarkStart w:id="3" w:name="OLE_LINK6"/>
      <w:r w:rsidRPr="005F7F9C">
        <w:rPr>
          <w:rFonts w:ascii="Arial" w:eastAsia="바탕" w:hAnsi="Arial" w:cs="Arial"/>
          <w:b/>
          <w:lang w:eastAsia="zh-CN"/>
        </w:rPr>
        <w:t xml:space="preserve">New </w:t>
      </w:r>
      <w:r w:rsidRPr="005F7F9C">
        <w:rPr>
          <w:rFonts w:ascii="Arial" w:hAnsi="Arial" w:cs="Arial" w:hint="eastAsia"/>
          <w:b/>
          <w:lang w:eastAsia="zh-CN"/>
        </w:rPr>
        <w:t xml:space="preserve">SID: </w:t>
      </w:r>
      <w:bookmarkEnd w:id="1"/>
      <w:r w:rsidRPr="005F7F9C">
        <w:rPr>
          <w:rFonts w:ascii="Arial" w:hAnsi="Arial" w:cs="Arial"/>
          <w:b/>
          <w:lang w:eastAsia="zh-CN"/>
        </w:rPr>
        <w:t>Study on Robust and Resilient Core</w:t>
      </w:r>
    </w:p>
    <w:bookmarkEnd w:id="2"/>
    <w:bookmarkEnd w:id="3"/>
    <w:p w14:paraId="72F0FCD0" w14:textId="5CFC9E1F" w:rsidR="001E12A3" w:rsidRPr="005F7F9C" w:rsidRDefault="006A5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5F7F9C">
        <w:rPr>
          <w:rFonts w:ascii="Arial" w:eastAsia="바탕" w:hAnsi="Arial"/>
          <w:b/>
          <w:lang w:eastAsia="zh-CN"/>
        </w:rPr>
        <w:t>Document for:</w:t>
      </w:r>
      <w:r w:rsidRPr="005F7F9C">
        <w:rPr>
          <w:rFonts w:ascii="Arial" w:eastAsia="바탕" w:hAnsi="Arial"/>
          <w:b/>
          <w:lang w:eastAsia="zh-CN"/>
        </w:rPr>
        <w:tab/>
      </w:r>
      <w:r w:rsidR="00656E34" w:rsidRPr="00401011">
        <w:rPr>
          <w:rFonts w:ascii="Arial" w:eastAsia="바탕" w:hAnsi="Arial"/>
          <w:b/>
          <w:lang w:eastAsia="zh-CN"/>
        </w:rPr>
        <w:t>Discussion</w:t>
      </w:r>
    </w:p>
    <w:p w14:paraId="72F0FCD1" w14:textId="336C8710" w:rsidR="001E12A3" w:rsidRDefault="006A502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7F9C">
        <w:rPr>
          <w:rFonts w:ascii="Arial" w:eastAsia="바탕" w:hAnsi="Arial"/>
          <w:b/>
          <w:lang w:eastAsia="zh-CN"/>
        </w:rPr>
        <w:t>Agenda Item:</w:t>
      </w:r>
      <w:r w:rsidRPr="005F7F9C">
        <w:rPr>
          <w:rFonts w:ascii="Arial" w:eastAsia="바탕" w:hAnsi="Arial"/>
          <w:b/>
          <w:lang w:eastAsia="zh-CN"/>
        </w:rPr>
        <w:tab/>
      </w:r>
      <w:r w:rsidR="00083EF8">
        <w:rPr>
          <w:rFonts w:ascii="Arial" w:hAnsi="Arial"/>
          <w:b/>
          <w:lang w:eastAsia="zh-CN"/>
        </w:rPr>
        <w:t>10.5</w:t>
      </w:r>
    </w:p>
    <w:p w14:paraId="72F0FCD2" w14:textId="77777777" w:rsidR="001E12A3" w:rsidRDefault="006A502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72F0FCD3" w14:textId="77777777" w:rsidR="001E12A3" w:rsidRDefault="006A502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72F0FCD4" w14:textId="624B03AB" w:rsidR="001E12A3" w:rsidRDefault="006A5024">
      <w:pPr>
        <w:pStyle w:val="1"/>
        <w:rPr>
          <w:lang w:eastAsia="zh-CN"/>
        </w:rPr>
      </w:pPr>
      <w:r>
        <w:t xml:space="preserve">Title: </w:t>
      </w:r>
      <w:r>
        <w:rPr>
          <w:rFonts w:hint="eastAsia"/>
        </w:rPr>
        <w:t>Study on</w:t>
      </w:r>
      <w:r>
        <w:t xml:space="preserve"> Robust and Resilient Core</w:t>
      </w:r>
    </w:p>
    <w:p w14:paraId="72F0FCD5" w14:textId="72D8B359" w:rsidR="001E12A3" w:rsidRDefault="006A5024">
      <w:pPr>
        <w:pStyle w:val="2"/>
        <w:tabs>
          <w:tab w:val="left" w:pos="2552"/>
        </w:tabs>
      </w:pPr>
      <w:r>
        <w:t xml:space="preserve">Acronym: </w:t>
      </w:r>
      <w:r>
        <w:rPr>
          <w:rFonts w:hint="eastAsia"/>
          <w:lang w:eastAsia="zh-CN"/>
        </w:rPr>
        <w:t>FS</w:t>
      </w:r>
      <w:r w:rsidR="000404AB">
        <w:rPr>
          <w:lang w:eastAsia="zh-CN"/>
        </w:rPr>
        <w:t>_</w:t>
      </w:r>
      <w:r>
        <w:rPr>
          <w:lang w:eastAsia="zh-CN"/>
        </w:rPr>
        <w:t>RRC</w:t>
      </w:r>
      <w:r>
        <w:t xml:space="preserve"> </w:t>
      </w:r>
    </w:p>
    <w:p w14:paraId="72F0FCD6" w14:textId="77777777" w:rsidR="001E12A3" w:rsidRDefault="006A5024">
      <w:pPr>
        <w:pStyle w:val="2"/>
        <w:tabs>
          <w:tab w:val="left" w:pos="2552"/>
        </w:tabs>
        <w:rPr>
          <w:lang w:val="en-US" w:eastAsia="zh-CN"/>
        </w:rPr>
      </w:pPr>
      <w:r>
        <w:t xml:space="preserve">Unique identifier: </w:t>
      </w:r>
      <w:r>
        <w:tab/>
      </w:r>
      <w:r>
        <w:rPr>
          <w:rFonts w:hint="eastAsia"/>
          <w:lang w:val="en-US" w:eastAsia="zh-CN"/>
        </w:rPr>
        <w:t>TBD</w:t>
      </w:r>
    </w:p>
    <w:p w14:paraId="72F0FCD7" w14:textId="77777777" w:rsidR="001E12A3" w:rsidRDefault="006A5024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 w:hint="eastAsia"/>
          <w:sz w:val="32"/>
        </w:rPr>
        <w:t>Rel</w:t>
      </w:r>
      <w:r>
        <w:rPr>
          <w:rFonts w:ascii="Arial" w:hAnsi="Arial" w:hint="eastAsia"/>
          <w:sz w:val="32"/>
          <w:lang w:eastAsia="zh-CN"/>
        </w:rPr>
        <w:t>-</w:t>
      </w:r>
      <w:r>
        <w:rPr>
          <w:rFonts w:ascii="Arial" w:hAnsi="Arial" w:hint="eastAsia"/>
          <w:sz w:val="32"/>
        </w:rPr>
        <w:t>19</w:t>
      </w:r>
      <w:r>
        <w:rPr>
          <w:rFonts w:ascii="Arial" w:hAnsi="Arial"/>
          <w:sz w:val="32"/>
        </w:rPr>
        <w:t xml:space="preserve"> </w:t>
      </w:r>
    </w:p>
    <w:p w14:paraId="72F0FCD8" w14:textId="77777777" w:rsidR="001E12A3" w:rsidRDefault="006A5024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222"/>
        <w:gridCol w:w="486"/>
        <w:gridCol w:w="476"/>
        <w:gridCol w:w="476"/>
        <w:gridCol w:w="1587"/>
      </w:tblGrid>
      <w:tr w:rsidR="006A5024" w14:paraId="72F0FCDF" w14:textId="77777777" w:rsidTr="00A5318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F0FCD9" w14:textId="77777777" w:rsidR="006A5024" w:rsidRDefault="006A50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F0FCDA" w14:textId="77777777" w:rsidR="006A5024" w:rsidRDefault="006A502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F4C6F4" w14:textId="77777777" w:rsidR="006A5024" w:rsidRDefault="006A5024">
            <w:pPr>
              <w:pStyle w:val="TAH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B" w14:textId="3A92347F" w:rsidR="006A5024" w:rsidRDefault="006A502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C" w14:textId="77777777" w:rsidR="006A5024" w:rsidRDefault="006A502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D" w14:textId="77777777" w:rsidR="006A5024" w:rsidRDefault="006A502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E" w14:textId="77777777" w:rsidR="006A5024" w:rsidRDefault="006A5024">
            <w:pPr>
              <w:pStyle w:val="TAH"/>
            </w:pPr>
            <w:r>
              <w:t>Others (specify)</w:t>
            </w:r>
          </w:p>
        </w:tc>
      </w:tr>
      <w:tr w:rsidR="006A5024" w14:paraId="72F0FCE6" w14:textId="77777777" w:rsidTr="00A5318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F0FCE0" w14:textId="77777777" w:rsidR="006A5024" w:rsidRDefault="006A50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F0FCE1" w14:textId="77777777" w:rsidR="006A5024" w:rsidRDefault="006A502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D939F3" w14:textId="77777777" w:rsidR="006A5024" w:rsidRDefault="006A502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0FCE2" w14:textId="7F819FB7" w:rsidR="006A5024" w:rsidRDefault="006A502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0FCE3" w14:textId="7E6563AD" w:rsidR="006A5024" w:rsidRDefault="006A502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0FCE4" w14:textId="77777777" w:rsidR="006A5024" w:rsidRDefault="006A5024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F0FCE5" w14:textId="77777777" w:rsidR="006A5024" w:rsidRDefault="006A5024">
            <w:pPr>
              <w:pStyle w:val="TAC"/>
            </w:pPr>
          </w:p>
        </w:tc>
      </w:tr>
      <w:tr w:rsidR="006A5024" w14:paraId="72F0FCED" w14:textId="77777777" w:rsidTr="00A5318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F0FCE7" w14:textId="77777777" w:rsidR="006A5024" w:rsidRDefault="006A50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F0FCE8" w14:textId="77777777" w:rsidR="006A5024" w:rsidRDefault="006A5024">
            <w:pPr>
              <w:pStyle w:val="TAC"/>
            </w:pPr>
          </w:p>
        </w:tc>
        <w:tc>
          <w:tcPr>
            <w:tcW w:w="0" w:type="auto"/>
          </w:tcPr>
          <w:p w14:paraId="3F46E71F" w14:textId="77777777" w:rsidR="006A5024" w:rsidRDefault="006A5024">
            <w:pPr>
              <w:pStyle w:val="TAC"/>
            </w:pPr>
          </w:p>
        </w:tc>
        <w:tc>
          <w:tcPr>
            <w:tcW w:w="0" w:type="auto"/>
          </w:tcPr>
          <w:p w14:paraId="72F0FCE9" w14:textId="1EBFCDCD" w:rsidR="006A5024" w:rsidRDefault="006A5024">
            <w:pPr>
              <w:pStyle w:val="TAC"/>
            </w:pPr>
          </w:p>
        </w:tc>
        <w:tc>
          <w:tcPr>
            <w:tcW w:w="0" w:type="auto"/>
          </w:tcPr>
          <w:p w14:paraId="72F0FCEA" w14:textId="77777777" w:rsidR="006A5024" w:rsidRDefault="006A5024">
            <w:pPr>
              <w:pStyle w:val="TAC"/>
            </w:pPr>
          </w:p>
        </w:tc>
        <w:tc>
          <w:tcPr>
            <w:tcW w:w="0" w:type="auto"/>
          </w:tcPr>
          <w:p w14:paraId="72F0FCEB" w14:textId="77777777" w:rsidR="006A5024" w:rsidRDefault="006A5024">
            <w:pPr>
              <w:pStyle w:val="TAC"/>
            </w:pPr>
          </w:p>
        </w:tc>
        <w:tc>
          <w:tcPr>
            <w:tcW w:w="0" w:type="auto"/>
          </w:tcPr>
          <w:p w14:paraId="72F0FCEC" w14:textId="77777777" w:rsidR="006A5024" w:rsidRDefault="006A5024">
            <w:pPr>
              <w:pStyle w:val="TAC"/>
            </w:pPr>
          </w:p>
        </w:tc>
      </w:tr>
      <w:tr w:rsidR="006A5024" w14:paraId="72F0FCF4" w14:textId="77777777" w:rsidTr="00A5318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F0FCEE" w14:textId="77777777" w:rsidR="006A5024" w:rsidRDefault="006A50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F0FCEF" w14:textId="77777777" w:rsidR="006A5024" w:rsidRDefault="006A5024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14:paraId="6F6B63C8" w14:textId="77777777" w:rsidR="006A5024" w:rsidRDefault="006A5024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0" w:type="auto"/>
          </w:tcPr>
          <w:p w14:paraId="72F0FCF0" w14:textId="6D5BA239" w:rsidR="006A5024" w:rsidRDefault="006A5024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14:paraId="72F0FCF1" w14:textId="03A54D2B" w:rsidR="006A5024" w:rsidRDefault="006A5024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14:paraId="72F0FCF2" w14:textId="77777777" w:rsidR="006A5024" w:rsidRDefault="006A5024">
            <w:pPr>
              <w:pStyle w:val="TAC"/>
            </w:pPr>
          </w:p>
        </w:tc>
        <w:tc>
          <w:tcPr>
            <w:tcW w:w="0" w:type="auto"/>
          </w:tcPr>
          <w:p w14:paraId="72F0FCF3" w14:textId="77777777" w:rsidR="006A5024" w:rsidRDefault="006A5024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</w:tr>
    </w:tbl>
    <w:p w14:paraId="72F0FCF5" w14:textId="77777777" w:rsidR="001E12A3" w:rsidRDefault="001E12A3">
      <w:pPr>
        <w:ind w:right="-99"/>
        <w:rPr>
          <w:b/>
        </w:rPr>
      </w:pPr>
    </w:p>
    <w:p w14:paraId="72F0FCF6" w14:textId="77777777" w:rsidR="001E12A3" w:rsidRDefault="006A5024">
      <w:pPr>
        <w:pStyle w:val="2"/>
      </w:pPr>
      <w:r>
        <w:t>2</w:t>
      </w:r>
      <w:r>
        <w:tab/>
        <w:t>Classification of the Work Item and linked work items</w:t>
      </w:r>
    </w:p>
    <w:p w14:paraId="72F0FCF7" w14:textId="77777777" w:rsidR="001E12A3" w:rsidRDefault="006A5024">
      <w:pPr>
        <w:pStyle w:val="3"/>
      </w:pPr>
      <w:r>
        <w:t>2.1</w:t>
      </w:r>
      <w:r>
        <w:tab/>
        <w:t>Primary classification</w:t>
      </w:r>
    </w:p>
    <w:p w14:paraId="72F0FCF8" w14:textId="77777777" w:rsidR="001E12A3" w:rsidRDefault="001E12A3">
      <w:pPr>
        <w:pStyle w:val="tah0"/>
      </w:pP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1E12A3" w14:paraId="72F0FCFB" w14:textId="77777777">
        <w:tc>
          <w:tcPr>
            <w:tcW w:w="675" w:type="dxa"/>
          </w:tcPr>
          <w:p w14:paraId="72F0FCF9" w14:textId="77777777" w:rsidR="001E12A3" w:rsidRDefault="001E12A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F0FCFA" w14:textId="77777777" w:rsidR="001E12A3" w:rsidRDefault="006A5024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E12A3" w14:paraId="72F0FCFE" w14:textId="77777777">
        <w:tc>
          <w:tcPr>
            <w:tcW w:w="675" w:type="dxa"/>
          </w:tcPr>
          <w:p w14:paraId="72F0FCFC" w14:textId="77777777" w:rsidR="001E12A3" w:rsidRDefault="001E12A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F0FCFD" w14:textId="77777777" w:rsidR="001E12A3" w:rsidRDefault="006A502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E12A3" w14:paraId="72F0FD01" w14:textId="77777777">
        <w:tc>
          <w:tcPr>
            <w:tcW w:w="675" w:type="dxa"/>
          </w:tcPr>
          <w:p w14:paraId="72F0FCFF" w14:textId="77777777" w:rsidR="001E12A3" w:rsidRDefault="001E12A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F0FD00" w14:textId="77777777" w:rsidR="001E12A3" w:rsidRDefault="006A5024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E12A3" w14:paraId="72F0FD04" w14:textId="77777777">
        <w:tc>
          <w:tcPr>
            <w:tcW w:w="675" w:type="dxa"/>
          </w:tcPr>
          <w:p w14:paraId="72F0FD02" w14:textId="77777777" w:rsidR="001E12A3" w:rsidRDefault="006A5024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2F0FD03" w14:textId="77777777" w:rsidR="001E12A3" w:rsidRDefault="006A5024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2F0FD05" w14:textId="77777777" w:rsidR="001E12A3" w:rsidRDefault="001E12A3">
      <w:pPr>
        <w:ind w:right="-99"/>
        <w:rPr>
          <w:b/>
        </w:rPr>
      </w:pPr>
    </w:p>
    <w:p w14:paraId="72F0FD06" w14:textId="77777777" w:rsidR="001E12A3" w:rsidRDefault="006A5024">
      <w:pPr>
        <w:pStyle w:val="3"/>
      </w:pPr>
      <w:r>
        <w:t>2.2</w:t>
      </w:r>
      <w:r>
        <w:tab/>
        <w:t xml:space="preserve">Parent Work Item </w:t>
      </w:r>
    </w:p>
    <w:p w14:paraId="72F0FD07" w14:textId="77777777" w:rsidR="001E12A3" w:rsidRDefault="006A5024">
      <w:pPr>
        <w:rPr>
          <w:i/>
        </w:rPr>
      </w:pPr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1E12A3" w14:paraId="72F0FD09" w14:textId="77777777">
        <w:tc>
          <w:tcPr>
            <w:tcW w:w="10314" w:type="dxa"/>
            <w:gridSpan w:val="4"/>
            <w:shd w:val="clear" w:color="auto" w:fill="E0E0E0"/>
          </w:tcPr>
          <w:p w14:paraId="72F0FD08" w14:textId="77777777" w:rsidR="001E12A3" w:rsidRDefault="006A502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E12A3" w14:paraId="72F0FD0E" w14:textId="77777777">
        <w:tc>
          <w:tcPr>
            <w:tcW w:w="1101" w:type="dxa"/>
            <w:shd w:val="clear" w:color="auto" w:fill="E0E0E0"/>
          </w:tcPr>
          <w:p w14:paraId="72F0FD0A" w14:textId="77777777" w:rsidR="001E12A3" w:rsidRDefault="006A50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2F0FD0B" w14:textId="77777777" w:rsidR="001E12A3" w:rsidRDefault="006A50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2F0FD0C" w14:textId="77777777" w:rsidR="001E12A3" w:rsidRDefault="006A50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2F0FD0D" w14:textId="77777777" w:rsidR="001E12A3" w:rsidRDefault="006A50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12A3" w14:paraId="72F0FD13" w14:textId="77777777">
        <w:tc>
          <w:tcPr>
            <w:tcW w:w="1101" w:type="dxa"/>
          </w:tcPr>
          <w:p w14:paraId="72F0FD0F" w14:textId="77777777" w:rsidR="001E12A3" w:rsidRDefault="006A50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2F0FD10" w14:textId="77777777" w:rsidR="001E12A3" w:rsidRDefault="006A50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2F0FD11" w14:textId="77777777" w:rsidR="001E12A3" w:rsidRDefault="006A5024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72F0FD12" w14:textId="77777777" w:rsidR="001E12A3" w:rsidRDefault="006A5024">
            <w:pPr>
              <w:pStyle w:val="tah0"/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2F0FD14" w14:textId="77777777" w:rsidR="001E12A3" w:rsidRDefault="001E12A3">
      <w:pPr>
        <w:ind w:right="-99"/>
        <w:rPr>
          <w:b/>
        </w:rPr>
      </w:pPr>
    </w:p>
    <w:p w14:paraId="72F0FD15" w14:textId="77777777" w:rsidR="001E12A3" w:rsidRDefault="006A5024">
      <w:pPr>
        <w:pStyle w:val="3"/>
      </w:pPr>
      <w:r>
        <w:t>2.3</w:t>
      </w:r>
      <w:r>
        <w:tab/>
        <w:t>Other related Work Items and dependencies</w:t>
      </w:r>
    </w:p>
    <w:p w14:paraId="72F0FD16" w14:textId="77777777" w:rsidR="001E12A3" w:rsidRDefault="001E12A3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1E12A3" w14:paraId="72F0FD18" w14:textId="77777777">
        <w:tc>
          <w:tcPr>
            <w:tcW w:w="10314" w:type="dxa"/>
            <w:gridSpan w:val="3"/>
            <w:shd w:val="clear" w:color="auto" w:fill="E0E0E0"/>
          </w:tcPr>
          <w:p w14:paraId="72F0FD17" w14:textId="77777777" w:rsidR="001E12A3" w:rsidRDefault="006A5024">
            <w:pPr>
              <w:pStyle w:val="TAH"/>
              <w:ind w:right="-99"/>
              <w:jc w:val="left"/>
            </w:pPr>
            <w:r>
              <w:lastRenderedPageBreak/>
              <w:t>Other related Work Items (if any)</w:t>
            </w:r>
          </w:p>
        </w:tc>
      </w:tr>
      <w:tr w:rsidR="001E12A3" w14:paraId="72F0FD1C" w14:textId="77777777">
        <w:tc>
          <w:tcPr>
            <w:tcW w:w="1101" w:type="dxa"/>
            <w:shd w:val="clear" w:color="auto" w:fill="E0E0E0"/>
          </w:tcPr>
          <w:p w14:paraId="72F0FD19" w14:textId="77777777" w:rsidR="001E12A3" w:rsidRDefault="006A50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2F0FD1A" w14:textId="77777777" w:rsidR="001E12A3" w:rsidRDefault="006A502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2F0FD1B" w14:textId="77777777" w:rsidR="001E12A3" w:rsidRDefault="006A502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E12A3" w14:paraId="72F0FD20" w14:textId="77777777">
        <w:tc>
          <w:tcPr>
            <w:tcW w:w="1101" w:type="dxa"/>
          </w:tcPr>
          <w:p w14:paraId="72F0FD1D" w14:textId="77777777" w:rsidR="001E12A3" w:rsidRDefault="001E12A3">
            <w:pPr>
              <w:pStyle w:val="TAL"/>
            </w:pPr>
          </w:p>
        </w:tc>
        <w:tc>
          <w:tcPr>
            <w:tcW w:w="3326" w:type="dxa"/>
          </w:tcPr>
          <w:p w14:paraId="72F0FD1E" w14:textId="19C6F825" w:rsidR="001E12A3" w:rsidRPr="00401011" w:rsidRDefault="001E12A3">
            <w:pPr>
              <w:pStyle w:val="TAL"/>
            </w:pPr>
          </w:p>
        </w:tc>
        <w:tc>
          <w:tcPr>
            <w:tcW w:w="5887" w:type="dxa"/>
          </w:tcPr>
          <w:p w14:paraId="72F0FD1F" w14:textId="012A65D5" w:rsidR="001E12A3" w:rsidRPr="00401011" w:rsidRDefault="001E12A3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72F0FD21" w14:textId="77777777" w:rsidR="001E12A3" w:rsidRDefault="006A5024">
      <w:pPr>
        <w:pStyle w:val="2"/>
      </w:pPr>
      <w:r>
        <w:t>3</w:t>
      </w:r>
      <w:r>
        <w:tab/>
        <w:t>Justification</w:t>
      </w:r>
    </w:p>
    <w:p w14:paraId="72F0FD22" w14:textId="3240ED6C" w:rsidR="001E12A3" w:rsidRDefault="006A5024">
      <w:pPr>
        <w:rPr>
          <w:lang w:val="en-US" w:eastAsia="zh-CN"/>
        </w:rPr>
      </w:pPr>
      <w:r>
        <w:rPr>
          <w:lang w:val="en-US" w:eastAsia="zh-CN"/>
        </w:rPr>
        <w:t>Since R</w:t>
      </w:r>
      <w:r w:rsidR="000404AB">
        <w:rPr>
          <w:lang w:val="en-US" w:eastAsia="zh-CN"/>
        </w:rPr>
        <w:t xml:space="preserve">elease </w:t>
      </w:r>
      <w:r>
        <w:rPr>
          <w:lang w:val="en-US" w:eastAsia="zh-CN"/>
        </w:rPr>
        <w:t>15, 5G</w:t>
      </w:r>
      <w:r w:rsidR="000404AB">
        <w:rPr>
          <w:lang w:val="en-US" w:eastAsia="zh-CN"/>
        </w:rPr>
        <w:t xml:space="preserve"> Core (5G</w:t>
      </w:r>
      <w:r>
        <w:rPr>
          <w:lang w:val="en-US" w:eastAsia="zh-CN"/>
        </w:rPr>
        <w:t>C</w:t>
      </w:r>
      <w:r w:rsidR="000404AB">
        <w:rPr>
          <w:lang w:val="en-US" w:eastAsia="zh-CN"/>
        </w:rPr>
        <w:t>)</w:t>
      </w:r>
      <w:r>
        <w:rPr>
          <w:lang w:val="en-US" w:eastAsia="zh-CN"/>
        </w:rPr>
        <w:t xml:space="preserve"> has introduced many new features along with an increasing number of network functions based on Service-based Architecture (SBA). </w:t>
      </w:r>
    </w:p>
    <w:p w14:paraId="72F0FD23" w14:textId="0BCAE3D2" w:rsidR="001E12A3" w:rsidRDefault="006A5024">
      <w:pPr>
        <w:rPr>
          <w:lang w:val="en-US" w:eastAsia="zh-CN"/>
        </w:rPr>
      </w:pPr>
      <w:r>
        <w:rPr>
          <w:lang w:val="en-US" w:eastAsia="zh-CN"/>
        </w:rPr>
        <w:t xml:space="preserve">With the increasing number of interconnections among </w:t>
      </w:r>
      <w:r w:rsidR="000404AB">
        <w:rPr>
          <w:lang w:val="en-US" w:eastAsia="zh-CN"/>
        </w:rPr>
        <w:t xml:space="preserve">various </w:t>
      </w:r>
      <w:r>
        <w:rPr>
          <w:lang w:val="en-US" w:eastAsia="zh-CN"/>
        </w:rPr>
        <w:t xml:space="preserve">network functions and the </w:t>
      </w:r>
      <w:r w:rsidR="00664654" w:rsidRPr="00664654">
        <w:rPr>
          <w:lang w:val="en-US" w:eastAsia="zh-CN"/>
        </w:rPr>
        <w:t>Core network being central to 5G System (5GS)</w:t>
      </w:r>
      <w:r w:rsidR="00664654">
        <w:rPr>
          <w:lang w:val="en-US" w:eastAsia="zh-CN"/>
        </w:rPr>
        <w:t xml:space="preserve">, </w:t>
      </w:r>
      <w:r>
        <w:rPr>
          <w:lang w:val="en-US" w:eastAsia="zh-CN"/>
        </w:rPr>
        <w:t xml:space="preserve">making a robust and resilient </w:t>
      </w:r>
      <w:r w:rsidR="00CB565E">
        <w:rPr>
          <w:lang w:val="en-US" w:eastAsia="zh-CN"/>
        </w:rPr>
        <w:t>C</w:t>
      </w:r>
      <w:r>
        <w:rPr>
          <w:lang w:val="en-US" w:eastAsia="zh-CN"/>
        </w:rPr>
        <w:t xml:space="preserve">ore is more complicated and challenging. </w:t>
      </w:r>
      <w:r w:rsidR="00977842">
        <w:rPr>
          <w:lang w:val="en-US" w:eastAsia="zh-CN"/>
        </w:rPr>
        <w:t xml:space="preserve">This is because </w:t>
      </w:r>
      <w:r>
        <w:rPr>
          <w:lang w:val="en-US" w:eastAsia="zh-CN"/>
        </w:rPr>
        <w:t xml:space="preserve">5GC needs to </w:t>
      </w:r>
      <w:r w:rsidR="0012793A">
        <w:rPr>
          <w:lang w:val="en-US" w:eastAsia="zh-CN"/>
        </w:rPr>
        <w:t>perform</w:t>
      </w:r>
      <w:r>
        <w:rPr>
          <w:lang w:val="en-US" w:eastAsia="zh-CN"/>
        </w:rPr>
        <w:t xml:space="preserve"> correctly and </w:t>
      </w:r>
      <w:r w:rsidR="0012793A">
        <w:rPr>
          <w:lang w:val="en-US" w:eastAsia="zh-CN"/>
        </w:rPr>
        <w:t xml:space="preserve">accurately </w:t>
      </w:r>
      <w:r w:rsidR="00B34044">
        <w:rPr>
          <w:lang w:val="en-US" w:eastAsia="zh-CN"/>
        </w:rPr>
        <w:t xml:space="preserve">all the time, </w:t>
      </w:r>
      <w:r w:rsidR="00315AEE">
        <w:rPr>
          <w:lang w:val="en-US" w:eastAsia="zh-CN"/>
        </w:rPr>
        <w:t xml:space="preserve">including </w:t>
      </w:r>
      <w:r w:rsidR="00FE4B48">
        <w:rPr>
          <w:lang w:val="en-US" w:eastAsia="zh-CN"/>
        </w:rPr>
        <w:t xml:space="preserve">handling </w:t>
      </w:r>
      <w:r w:rsidR="00315AEE">
        <w:rPr>
          <w:lang w:val="en-US" w:eastAsia="zh-CN"/>
        </w:rPr>
        <w:t xml:space="preserve">of </w:t>
      </w:r>
      <w:r>
        <w:rPr>
          <w:lang w:val="en-US" w:eastAsia="zh-CN"/>
        </w:rPr>
        <w:t xml:space="preserve">abnormal </w:t>
      </w:r>
      <w:r w:rsidR="00DD6F0C">
        <w:rPr>
          <w:lang w:val="en-US" w:eastAsia="zh-CN"/>
        </w:rPr>
        <w:t xml:space="preserve">network functions </w:t>
      </w:r>
      <w:r w:rsidR="00315AEE">
        <w:rPr>
          <w:lang w:val="en-US" w:eastAsia="zh-CN"/>
        </w:rPr>
        <w:t xml:space="preserve">that could </w:t>
      </w:r>
      <w:r w:rsidR="007545FC">
        <w:rPr>
          <w:lang w:val="en-US" w:eastAsia="zh-CN"/>
        </w:rPr>
        <w:t xml:space="preserve">cause unintended </w:t>
      </w:r>
      <w:r>
        <w:rPr>
          <w:lang w:val="en-US" w:eastAsia="zh-CN"/>
        </w:rPr>
        <w:t>malicious traffic</w:t>
      </w:r>
      <w:r w:rsidR="003423F7">
        <w:rPr>
          <w:lang w:val="en-US" w:eastAsia="zh-CN"/>
        </w:rPr>
        <w:t>. It should be able to</w:t>
      </w:r>
      <w:r>
        <w:rPr>
          <w:lang w:val="en-US" w:eastAsia="zh-CN"/>
        </w:rPr>
        <w:t xml:space="preserve"> </w:t>
      </w:r>
      <w:r w:rsidR="00AD6F3C">
        <w:rPr>
          <w:lang w:val="en-US" w:eastAsia="zh-CN"/>
        </w:rPr>
        <w:t>prevent</w:t>
      </w:r>
      <w:r w:rsidR="00F230E1">
        <w:rPr>
          <w:lang w:val="en-US" w:eastAsia="zh-CN"/>
        </w:rPr>
        <w:t xml:space="preserve"> </w:t>
      </w:r>
      <w:r>
        <w:rPr>
          <w:lang w:val="en-US" w:eastAsia="zh-CN"/>
        </w:rPr>
        <w:t xml:space="preserve">against </w:t>
      </w:r>
      <w:r w:rsidR="004D26E5">
        <w:rPr>
          <w:lang w:val="en-US" w:eastAsia="zh-CN"/>
        </w:rPr>
        <w:t>(</w:t>
      </w:r>
      <w:r>
        <w:rPr>
          <w:lang w:val="en-US" w:eastAsia="zh-CN"/>
        </w:rPr>
        <w:t>un</w:t>
      </w:r>
      <w:r w:rsidR="004D26E5">
        <w:rPr>
          <w:lang w:val="en-US" w:eastAsia="zh-CN"/>
        </w:rPr>
        <w:t>)</w:t>
      </w:r>
      <w:r>
        <w:rPr>
          <w:lang w:val="en-US" w:eastAsia="zh-CN"/>
        </w:rPr>
        <w:t>expected scenarios such as signal storm period</w:t>
      </w:r>
      <w:r w:rsidR="003423F7">
        <w:rPr>
          <w:lang w:val="en-US" w:eastAsia="zh-CN"/>
        </w:rPr>
        <w:t xml:space="preserve"> and related misbehaving network functions</w:t>
      </w:r>
      <w:r>
        <w:rPr>
          <w:lang w:val="en-US" w:eastAsia="zh-CN"/>
        </w:rPr>
        <w:t>.</w:t>
      </w:r>
    </w:p>
    <w:p w14:paraId="72F0FD24" w14:textId="2BC16CAB" w:rsidR="001E12A3" w:rsidRDefault="006A5024">
      <w:pPr>
        <w:rPr>
          <w:lang w:val="en-US" w:eastAsia="zh-CN"/>
        </w:rPr>
      </w:pPr>
      <w:r>
        <w:rPr>
          <w:lang w:val="en-US" w:eastAsia="zh-CN"/>
        </w:rPr>
        <w:t xml:space="preserve">Furthermore, with a stateless architecture and during the signal storm period, 5GC needs to be able to efficiently process and perform their functionalities without impacting on transaction, </w:t>
      </w:r>
      <w:proofErr w:type="gramStart"/>
      <w:r>
        <w:rPr>
          <w:lang w:val="en-US" w:eastAsia="zh-CN"/>
        </w:rPr>
        <w:t>latency</w:t>
      </w:r>
      <w:proofErr w:type="gramEnd"/>
      <w:r>
        <w:rPr>
          <w:lang w:val="en-US" w:eastAsia="zh-CN"/>
        </w:rPr>
        <w:t xml:space="preserve"> and throughput. To do so, it may require </w:t>
      </w:r>
      <w:r w:rsidR="008D182A">
        <w:rPr>
          <w:lang w:val="en-US" w:eastAsia="zh-CN"/>
        </w:rPr>
        <w:t xml:space="preserve">new </w:t>
      </w:r>
      <w:r>
        <w:rPr>
          <w:lang w:val="en-US" w:eastAsia="zh-CN"/>
        </w:rPr>
        <w:t xml:space="preserve">methods for predictions, proactive </w:t>
      </w:r>
      <w:proofErr w:type="gramStart"/>
      <w:r>
        <w:rPr>
          <w:lang w:val="en-US" w:eastAsia="zh-CN"/>
        </w:rPr>
        <w:t>detections</w:t>
      </w:r>
      <w:proofErr w:type="gramEnd"/>
      <w:r>
        <w:rPr>
          <w:lang w:val="en-US" w:eastAsia="zh-CN"/>
        </w:rPr>
        <w:t xml:space="preserve"> and mitigations. </w:t>
      </w:r>
      <w:proofErr w:type="gramStart"/>
      <w:r w:rsidR="002B04B2">
        <w:rPr>
          <w:lang w:val="en-US" w:eastAsia="zh-CN"/>
        </w:rPr>
        <w:t>In order to</w:t>
      </w:r>
      <w:proofErr w:type="gramEnd"/>
      <w:r w:rsidR="002B04B2">
        <w:rPr>
          <w:lang w:val="en-US" w:eastAsia="zh-CN"/>
        </w:rPr>
        <w:t xml:space="preserve"> make Core more robust and resilient, t</w:t>
      </w:r>
      <w:r>
        <w:rPr>
          <w:lang w:val="en-US" w:eastAsia="zh-CN"/>
        </w:rPr>
        <w:t xml:space="preserve">he study should </w:t>
      </w:r>
      <w:r w:rsidR="00DE51A8">
        <w:rPr>
          <w:lang w:val="en-US" w:eastAsia="zh-CN"/>
        </w:rPr>
        <w:t xml:space="preserve">identify </w:t>
      </w:r>
      <w:r w:rsidR="002C01E2">
        <w:rPr>
          <w:lang w:val="en-US" w:eastAsia="zh-CN"/>
        </w:rPr>
        <w:t xml:space="preserve">existing and new approach </w:t>
      </w:r>
      <w:r w:rsidR="006D4950">
        <w:rPr>
          <w:lang w:val="en-US" w:eastAsia="zh-CN"/>
        </w:rPr>
        <w:t xml:space="preserve">to </w:t>
      </w:r>
      <w:r>
        <w:rPr>
          <w:lang w:val="en-US" w:eastAsia="zh-CN"/>
        </w:rPr>
        <w:t xml:space="preserve">solve issues such as </w:t>
      </w:r>
      <w:r w:rsidR="006D4950">
        <w:rPr>
          <w:lang w:val="en-US" w:eastAsia="zh-CN"/>
        </w:rPr>
        <w:t>protecting again</w:t>
      </w:r>
      <w:r w:rsidR="00717597">
        <w:rPr>
          <w:lang w:val="en-US" w:eastAsia="zh-CN"/>
        </w:rPr>
        <w:t xml:space="preserve">st </w:t>
      </w:r>
      <w:r w:rsidR="00E96D76">
        <w:rPr>
          <w:lang w:val="en-US" w:eastAsia="zh-CN"/>
        </w:rPr>
        <w:t>(un)</w:t>
      </w:r>
      <w:r>
        <w:rPr>
          <w:lang w:val="en-US" w:eastAsia="zh-CN"/>
        </w:rPr>
        <w:t xml:space="preserve">expected signal </w:t>
      </w:r>
      <w:r w:rsidR="0070351F">
        <w:rPr>
          <w:lang w:val="en-US" w:eastAsia="zh-CN"/>
        </w:rPr>
        <w:t>storm period</w:t>
      </w:r>
      <w:r w:rsidR="00C03DAA">
        <w:rPr>
          <w:lang w:val="en-US" w:eastAsia="zh-CN"/>
        </w:rPr>
        <w:t xml:space="preserve"> and related misbehaving network functions.</w:t>
      </w:r>
      <w:r w:rsidR="009277FF">
        <w:rPr>
          <w:lang w:val="en-US" w:eastAsia="zh-CN"/>
        </w:rPr>
        <w:t xml:space="preserve"> The study should also </w:t>
      </w:r>
      <w:r w:rsidR="00E11E51">
        <w:rPr>
          <w:lang w:val="en-US" w:eastAsia="zh-CN"/>
        </w:rPr>
        <w:t xml:space="preserve">analyze and </w:t>
      </w:r>
      <w:r w:rsidR="00EB21F1">
        <w:rPr>
          <w:lang w:val="en-US" w:eastAsia="zh-CN"/>
        </w:rPr>
        <w:t xml:space="preserve">identify </w:t>
      </w:r>
      <w:r w:rsidR="00E11E51">
        <w:rPr>
          <w:lang w:val="en-US" w:eastAsia="zh-CN"/>
        </w:rPr>
        <w:t xml:space="preserve">enhancements </w:t>
      </w:r>
      <w:r w:rsidR="002761EF">
        <w:rPr>
          <w:lang w:val="en-US" w:eastAsia="zh-CN"/>
        </w:rPr>
        <w:t xml:space="preserve">such as adding </w:t>
      </w:r>
      <w:r w:rsidR="003609AF">
        <w:rPr>
          <w:lang w:val="en-US" w:eastAsia="zh-CN"/>
        </w:rPr>
        <w:t xml:space="preserve">a new </w:t>
      </w:r>
      <w:r>
        <w:rPr>
          <w:lang w:val="en-US" w:eastAsia="zh-CN"/>
        </w:rPr>
        <w:t>redundant signal path, monitoring of dynamic condition changes</w:t>
      </w:r>
      <w:r w:rsidR="003609AF">
        <w:rPr>
          <w:lang w:val="en-US" w:eastAsia="zh-CN"/>
        </w:rPr>
        <w:t>,</w:t>
      </w:r>
      <w:r>
        <w:rPr>
          <w:lang w:val="en-US" w:eastAsia="zh-CN"/>
        </w:rPr>
        <w:t xml:space="preserve"> and recoveries of network functions.</w:t>
      </w:r>
    </w:p>
    <w:p w14:paraId="72F0FD25" w14:textId="77777777" w:rsidR="001E12A3" w:rsidRDefault="006A5024">
      <w:pPr>
        <w:pStyle w:val="2"/>
      </w:pPr>
      <w:r>
        <w:t>4</w:t>
      </w:r>
      <w:r>
        <w:tab/>
        <w:t>Objective</w:t>
      </w:r>
    </w:p>
    <w:p w14:paraId="72F0FD26" w14:textId="5BEBDBA8" w:rsidR="001E12A3" w:rsidRDefault="006A5024">
      <w:r>
        <w:t>This study is aiming at identifying</w:t>
      </w:r>
      <w:r w:rsidR="00F22262">
        <w:t xml:space="preserve"> and analysing</w:t>
      </w:r>
      <w:r>
        <w:t xml:space="preserve"> existing and new methods for 5GC to support protecting against </w:t>
      </w:r>
      <w:r>
        <w:rPr>
          <w:rFonts w:hint="eastAsia"/>
          <w:lang w:val="en-US" w:eastAsia="zh-CN"/>
        </w:rPr>
        <w:t>signal storm</w:t>
      </w:r>
      <w:r>
        <w:rPr>
          <w:lang w:val="en-US" w:eastAsia="zh-CN"/>
        </w:rPr>
        <w:t xml:space="preserve"> and related </w:t>
      </w:r>
      <w:r>
        <w:t>misbehaving network functions.</w:t>
      </w:r>
    </w:p>
    <w:p w14:paraId="72F0FD27" w14:textId="77777777" w:rsidR="001E12A3" w:rsidRDefault="006A5024">
      <w:r>
        <w:t>The objectives include:</w:t>
      </w:r>
    </w:p>
    <w:p w14:paraId="72F0FD28" w14:textId="0A6E0477" w:rsidR="001E12A3" w:rsidRDefault="006A5024">
      <w:pPr>
        <w:pStyle w:val="B1"/>
        <w:ind w:left="704" w:firstLine="0"/>
        <w:rPr>
          <w:b/>
          <w:lang w:val="en-US" w:eastAsia="zh-CN"/>
        </w:rPr>
      </w:pPr>
      <w:r>
        <w:rPr>
          <w:rFonts w:hint="eastAsia"/>
          <w:b/>
          <w:lang w:eastAsia="zh-CN"/>
        </w:rPr>
        <w:t>Objective</w:t>
      </w:r>
      <w:r>
        <w:rPr>
          <w:b/>
        </w:rPr>
        <w:t xml:space="preserve">#1: </w:t>
      </w:r>
      <w:r>
        <w:rPr>
          <w:rFonts w:hint="eastAsia"/>
          <w:b/>
          <w:lang w:val="en-US" w:eastAsia="zh-CN"/>
        </w:rPr>
        <w:t xml:space="preserve">Protecting from </w:t>
      </w:r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 xml:space="preserve">ignal </w:t>
      </w:r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torm</w:t>
      </w:r>
      <w:r>
        <w:rPr>
          <w:b/>
          <w:lang w:val="en-US" w:eastAsia="zh-CN"/>
        </w:rPr>
        <w:t xml:space="preserve"> and abnormal network </w:t>
      </w:r>
      <w:proofErr w:type="gramStart"/>
      <w:r>
        <w:rPr>
          <w:b/>
          <w:lang w:val="en-US" w:eastAsia="zh-CN"/>
        </w:rPr>
        <w:t>functions</w:t>
      </w:r>
      <w:proofErr w:type="gramEnd"/>
    </w:p>
    <w:p w14:paraId="72F0FD29" w14:textId="367294C5" w:rsidR="001E12A3" w:rsidRDefault="006A5024">
      <w:pPr>
        <w:pStyle w:val="B2"/>
        <w:ind w:left="1124" w:firstLine="0"/>
        <w:rPr>
          <w:lang w:eastAsia="ko-KR"/>
        </w:rPr>
      </w:pPr>
      <w:r>
        <w:rPr>
          <w:rFonts w:hint="eastAsia"/>
          <w:lang w:eastAsia="zh-CN"/>
        </w:rPr>
        <w:t>WT</w:t>
      </w:r>
      <w:r>
        <w:rPr>
          <w:lang w:eastAsia="ko-KR"/>
        </w:rPr>
        <w:t xml:space="preserve">#1.1: Study </w:t>
      </w:r>
      <w:bookmarkStart w:id="4" w:name="OLE_LINK1"/>
      <w:r>
        <w:rPr>
          <w:lang w:eastAsia="ko-KR"/>
        </w:rPr>
        <w:t>whether and how to</w:t>
      </w:r>
      <w:bookmarkEnd w:id="4"/>
      <w:r>
        <w:rPr>
          <w:lang w:eastAsia="ko-KR"/>
        </w:rPr>
        <w:t xml:space="preserve"> enhance </w:t>
      </w:r>
      <w:r w:rsidR="00B939FA">
        <w:rPr>
          <w:lang w:eastAsia="ko-KR"/>
        </w:rPr>
        <w:t xml:space="preserve">the existing </w:t>
      </w:r>
      <w:r>
        <w:rPr>
          <w:lang w:eastAsia="ko-KR"/>
        </w:rPr>
        <w:t xml:space="preserve">architecture to support </w:t>
      </w:r>
      <w:r>
        <w:rPr>
          <w:rFonts w:hint="eastAsia"/>
          <w:lang w:val="en-US" w:eastAsia="zh-CN"/>
        </w:rPr>
        <w:t>protecti</w:t>
      </w:r>
      <w:r w:rsidR="00D5622E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ignal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torm</w:t>
      </w:r>
      <w:r>
        <w:rPr>
          <w:lang w:val="en-US" w:eastAsia="zh-CN"/>
        </w:rPr>
        <w:t xml:space="preserve"> and abnormal network functions</w:t>
      </w:r>
      <w:r w:rsidR="004606C9">
        <w:rPr>
          <w:lang w:val="en-US" w:eastAsia="zh-CN"/>
        </w:rPr>
        <w:t xml:space="preserve">, </w:t>
      </w:r>
      <w:r w:rsidR="001244AE">
        <w:rPr>
          <w:lang w:val="en-US" w:eastAsia="zh-CN"/>
        </w:rPr>
        <w:t xml:space="preserve">by means of mechanisms that facilitate </w:t>
      </w:r>
      <w:r w:rsidR="001244AE" w:rsidRPr="001244AE">
        <w:rPr>
          <w:lang w:val="en-US" w:eastAsia="zh-CN"/>
        </w:rPr>
        <w:t>troubleshooting, security analysis</w:t>
      </w:r>
      <w:r w:rsidR="001244AE">
        <w:rPr>
          <w:lang w:val="en-US" w:eastAsia="zh-CN"/>
        </w:rPr>
        <w:t xml:space="preserve"> and monitoring of signal paths, </w:t>
      </w:r>
      <w:proofErr w:type="gramStart"/>
      <w:r w:rsidR="001244AE">
        <w:rPr>
          <w:lang w:val="en-US" w:eastAsia="zh-CN"/>
        </w:rPr>
        <w:t>changes</w:t>
      </w:r>
      <w:proofErr w:type="gramEnd"/>
      <w:r w:rsidR="001244AE">
        <w:rPr>
          <w:lang w:val="en-US" w:eastAsia="zh-CN"/>
        </w:rPr>
        <w:t xml:space="preserve"> and recoveries of network functions</w:t>
      </w:r>
      <w:r w:rsidR="00F25F49">
        <w:rPr>
          <w:lang w:val="en-US" w:eastAsia="zh-CN"/>
        </w:rPr>
        <w:t>.</w:t>
      </w:r>
    </w:p>
    <w:p w14:paraId="72F0FD2A" w14:textId="058D6181" w:rsidR="001E12A3" w:rsidRDefault="006A5024">
      <w:pPr>
        <w:pStyle w:val="B2"/>
        <w:ind w:left="1124" w:firstLine="0"/>
        <w:rPr>
          <w:lang w:eastAsia="ko-KR"/>
        </w:rPr>
      </w:pPr>
      <w:r>
        <w:rPr>
          <w:lang w:eastAsia="ko-KR"/>
        </w:rPr>
        <w:t>WT#1.2: Study whether and how to</w:t>
      </w:r>
      <w:r>
        <w:rPr>
          <w:rFonts w:hint="eastAsia"/>
          <w:lang w:val="en-US" w:eastAsia="zh-CN"/>
        </w:rPr>
        <w:t xml:space="preserve"> predict and detect signal storm </w:t>
      </w:r>
      <w:r>
        <w:rPr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metrics to measure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ignal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torm</w:t>
      </w:r>
      <w:r>
        <w:rPr>
          <w:lang w:val="en-US" w:eastAsia="zh-CN"/>
        </w:rPr>
        <w:t xml:space="preserve"> and abnormal network functions.</w:t>
      </w:r>
    </w:p>
    <w:p w14:paraId="0C24E249" w14:textId="409040BF" w:rsidR="001244AE" w:rsidRDefault="006A5024" w:rsidP="001244AE">
      <w:pPr>
        <w:pStyle w:val="B2"/>
        <w:ind w:left="1124" w:firstLine="0"/>
        <w:rPr>
          <w:lang w:val="en-US" w:eastAsia="zh-CN"/>
        </w:rPr>
      </w:pPr>
      <w:r>
        <w:rPr>
          <w:lang w:eastAsia="ko-KR"/>
        </w:rPr>
        <w:t xml:space="preserve">WT#1.3: </w:t>
      </w:r>
      <w:r>
        <w:rPr>
          <w:rFonts w:hint="eastAsia"/>
          <w:lang w:val="en-US" w:eastAsia="zh-CN"/>
        </w:rPr>
        <w:t xml:space="preserve">Study </w:t>
      </w:r>
      <w:r w:rsidR="00AE1BEC">
        <w:rPr>
          <w:lang w:val="en-US" w:eastAsia="zh-CN"/>
        </w:rPr>
        <w:t>a</w:t>
      </w:r>
      <w:r w:rsidR="00AE1BE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mitigation solution for the signal storm </w:t>
      </w:r>
      <w:r w:rsidR="00506DD5">
        <w:rPr>
          <w:lang w:val="en-US" w:eastAsia="zh-CN"/>
        </w:rPr>
        <w:t>to</w:t>
      </w:r>
      <w:r w:rsidR="00506DD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guarantee the stability of </w:t>
      </w:r>
      <w:r>
        <w:rPr>
          <w:lang w:val="en-US" w:eastAsia="zh-CN"/>
        </w:rPr>
        <w:t>network functions themselves</w:t>
      </w:r>
      <w:r>
        <w:rPr>
          <w:rFonts w:hint="eastAsia"/>
          <w:lang w:val="en-US" w:eastAsia="zh-CN"/>
        </w:rPr>
        <w:t xml:space="preserve"> and </w:t>
      </w:r>
      <w:r>
        <w:rPr>
          <w:lang w:val="en-US" w:eastAsia="zh-CN"/>
        </w:rPr>
        <w:t xml:space="preserve">their </w:t>
      </w:r>
      <w:r>
        <w:rPr>
          <w:rFonts w:hint="eastAsia"/>
          <w:lang w:val="en-US" w:eastAsia="zh-CN"/>
        </w:rPr>
        <w:t>surrounding </w:t>
      </w:r>
      <w:r>
        <w:rPr>
          <w:lang w:val="en-US" w:eastAsia="zh-CN"/>
        </w:rPr>
        <w:t xml:space="preserve">network </w:t>
      </w:r>
      <w:r w:rsidR="008E4170">
        <w:rPr>
          <w:lang w:val="en-US" w:eastAsia="zh-CN"/>
        </w:rPr>
        <w:t>functions.</w:t>
      </w:r>
    </w:p>
    <w:p w14:paraId="72F0FD31" w14:textId="77777777" w:rsidR="001E12A3" w:rsidRDefault="001E12A3">
      <w:pPr>
        <w:rPr>
          <w:i/>
          <w:lang w:eastAsia="zh-CN"/>
        </w:rPr>
      </w:pPr>
    </w:p>
    <w:p w14:paraId="72F0FD32" w14:textId="77777777" w:rsidR="001E12A3" w:rsidRDefault="006A502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12A3" w14:paraId="72F0FD3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3" w14:textId="77777777" w:rsidR="001E12A3" w:rsidRDefault="006A502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12A3" w14:paraId="72F0FD3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5" w14:textId="77777777" w:rsidR="001E12A3" w:rsidRDefault="006A50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6" w14:textId="77777777" w:rsidR="001E12A3" w:rsidRDefault="006A502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7" w14:textId="77777777" w:rsidR="001E12A3" w:rsidRDefault="006A50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8" w14:textId="77777777" w:rsidR="001E12A3" w:rsidRDefault="006A50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9" w14:textId="77777777" w:rsidR="001E12A3" w:rsidRDefault="006A50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A" w14:textId="77777777" w:rsidR="001E12A3" w:rsidRDefault="006A50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1E12A3" w14:paraId="72F0FD42" w14:textId="77777777">
        <w:tc>
          <w:tcPr>
            <w:tcW w:w="1617" w:type="dxa"/>
          </w:tcPr>
          <w:p w14:paraId="72F0FD3C" w14:textId="77777777" w:rsidR="001E12A3" w:rsidRPr="00401011" w:rsidRDefault="006A5024">
            <w:pPr>
              <w:spacing w:after="0"/>
              <w:rPr>
                <w:i/>
              </w:rPr>
            </w:pPr>
            <w:r w:rsidRPr="00401011">
              <w:t>"Internal TR"</w:t>
            </w:r>
          </w:p>
        </w:tc>
        <w:tc>
          <w:tcPr>
            <w:tcW w:w="1134" w:type="dxa"/>
          </w:tcPr>
          <w:p w14:paraId="72F0FD3D" w14:textId="77777777" w:rsidR="001E12A3" w:rsidRPr="00401011" w:rsidRDefault="006A5024">
            <w:pPr>
              <w:spacing w:after="0"/>
              <w:rPr>
                <w:i/>
              </w:rPr>
            </w:pPr>
            <w:r w:rsidRPr="00401011">
              <w:t>22.</w:t>
            </w:r>
            <w:r w:rsidRPr="00401011">
              <w:rPr>
                <w:lang w:eastAsia="zh-CN"/>
              </w:rPr>
              <w:t>X</w:t>
            </w:r>
            <w:r w:rsidRPr="00401011">
              <w:t>XX</w:t>
            </w:r>
          </w:p>
        </w:tc>
        <w:tc>
          <w:tcPr>
            <w:tcW w:w="2409" w:type="dxa"/>
          </w:tcPr>
          <w:p w14:paraId="72F0FD3E" w14:textId="77777777" w:rsidR="001E12A3" w:rsidRPr="00401011" w:rsidRDefault="006A5024">
            <w:pPr>
              <w:spacing w:after="0"/>
              <w:rPr>
                <w:i/>
                <w:lang w:eastAsia="zh-CN"/>
              </w:rPr>
            </w:pPr>
            <w:r w:rsidRPr="00401011">
              <w:rPr>
                <w:i/>
                <w:lang w:eastAsia="zh-CN"/>
              </w:rPr>
              <w:t>……</w:t>
            </w:r>
          </w:p>
        </w:tc>
        <w:tc>
          <w:tcPr>
            <w:tcW w:w="993" w:type="dxa"/>
          </w:tcPr>
          <w:p w14:paraId="72F0FD3F" w14:textId="77777777" w:rsidR="001E12A3" w:rsidRPr="00401011" w:rsidRDefault="006A5024">
            <w:pPr>
              <w:spacing w:after="0"/>
              <w:rPr>
                <w:i/>
              </w:rPr>
            </w:pPr>
            <w:r w:rsidRPr="00401011">
              <w:rPr>
                <w:lang w:eastAsia="zh-CN"/>
              </w:rPr>
              <w:t>SA#97</w:t>
            </w:r>
          </w:p>
        </w:tc>
        <w:tc>
          <w:tcPr>
            <w:tcW w:w="1074" w:type="dxa"/>
          </w:tcPr>
          <w:p w14:paraId="72F0FD40" w14:textId="77777777" w:rsidR="001E12A3" w:rsidRPr="00401011" w:rsidRDefault="006A5024">
            <w:pPr>
              <w:spacing w:after="0"/>
              <w:rPr>
                <w:i/>
              </w:rPr>
            </w:pPr>
            <w:r w:rsidRPr="00401011">
              <w:rPr>
                <w:lang w:eastAsia="zh-CN"/>
              </w:rPr>
              <w:t>SA#98</w:t>
            </w:r>
          </w:p>
        </w:tc>
        <w:tc>
          <w:tcPr>
            <w:tcW w:w="2186" w:type="dxa"/>
          </w:tcPr>
          <w:p w14:paraId="72F0FD41" w14:textId="77777777" w:rsidR="001E12A3" w:rsidRPr="00401011" w:rsidRDefault="006A5024">
            <w:pPr>
              <w:spacing w:after="0"/>
              <w:rPr>
                <w:i/>
                <w:lang w:eastAsia="ko-KR"/>
              </w:rPr>
            </w:pPr>
            <w:r w:rsidRPr="00401011">
              <w:rPr>
                <w:rFonts w:eastAsia="바탕"/>
                <w:i/>
                <w:lang w:eastAsia="ko-KR"/>
              </w:rPr>
              <w:t>Update need</w:t>
            </w:r>
          </w:p>
        </w:tc>
      </w:tr>
    </w:tbl>
    <w:p w14:paraId="72F0FD43" w14:textId="77777777" w:rsidR="001E12A3" w:rsidRDefault="001E12A3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E12A3" w14:paraId="72F0FD4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4" w14:textId="77777777" w:rsidR="001E12A3" w:rsidRDefault="006A502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E12A3" w14:paraId="72F0FD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6" w14:textId="77777777" w:rsidR="001E12A3" w:rsidRDefault="006A50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7" w14:textId="77777777" w:rsidR="001E12A3" w:rsidRDefault="006A50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8" w14:textId="77777777" w:rsidR="001E12A3" w:rsidRDefault="006A50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F0FD49" w14:textId="77777777" w:rsidR="001E12A3" w:rsidRDefault="006A50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12A3" w14:paraId="72F0FD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B" w14:textId="77777777" w:rsidR="001E12A3" w:rsidRDefault="001E12A3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C" w14:textId="77777777" w:rsidR="001E12A3" w:rsidRDefault="001E12A3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D" w14:textId="77777777" w:rsidR="001E12A3" w:rsidRDefault="001E12A3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E" w14:textId="77777777" w:rsidR="001E12A3" w:rsidRDefault="001E12A3">
            <w:pPr>
              <w:spacing w:after="0"/>
              <w:rPr>
                <w:i/>
              </w:rPr>
            </w:pPr>
          </w:p>
        </w:tc>
      </w:tr>
    </w:tbl>
    <w:p w14:paraId="72F0FD50" w14:textId="77777777" w:rsidR="001E12A3" w:rsidRDefault="001E12A3"/>
    <w:p w14:paraId="72F0FD51" w14:textId="77777777" w:rsidR="001E12A3" w:rsidRDefault="006A5024">
      <w:pPr>
        <w:pStyle w:val="2"/>
        <w:spacing w:before="0"/>
      </w:pPr>
      <w:r>
        <w:t>6</w:t>
      </w:r>
      <w:r>
        <w:tab/>
        <w:t>Work item Rapporteur(s)</w:t>
      </w:r>
    </w:p>
    <w:p w14:paraId="72F0FD52" w14:textId="77777777" w:rsidR="001E12A3" w:rsidRDefault="001E12A3">
      <w:pPr>
        <w:pStyle w:val="2"/>
        <w:spacing w:before="0"/>
      </w:pPr>
    </w:p>
    <w:p w14:paraId="72F0FD53" w14:textId="77777777" w:rsidR="001E12A3" w:rsidRDefault="006A5024">
      <w:pPr>
        <w:pStyle w:val="2"/>
        <w:spacing w:before="0"/>
      </w:pPr>
      <w:r>
        <w:t>7</w:t>
      </w:r>
      <w:r>
        <w:tab/>
        <w:t>Work item leadership</w:t>
      </w:r>
    </w:p>
    <w:p w14:paraId="72F0FD54" w14:textId="77777777" w:rsidR="001E12A3" w:rsidRDefault="006A5024">
      <w:pPr>
        <w:ind w:right="-99"/>
        <w:rPr>
          <w:lang w:eastAsia="zh-CN"/>
        </w:rPr>
      </w:pPr>
      <w:r>
        <w:rPr>
          <w:lang w:eastAsia="zh-CN"/>
        </w:rPr>
        <w:t>SA2</w:t>
      </w:r>
    </w:p>
    <w:p w14:paraId="72F0FD55" w14:textId="77777777" w:rsidR="001E12A3" w:rsidRDefault="001E12A3">
      <w:pPr>
        <w:spacing w:after="0"/>
        <w:ind w:left="1134" w:right="-96"/>
      </w:pPr>
    </w:p>
    <w:p w14:paraId="72F0FD56" w14:textId="77777777" w:rsidR="001E12A3" w:rsidRDefault="006A5024">
      <w:pPr>
        <w:pStyle w:val="2"/>
        <w:spacing w:before="0"/>
      </w:pPr>
      <w:r>
        <w:lastRenderedPageBreak/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2F0FD57" w14:textId="77777777" w:rsidR="001E12A3" w:rsidRDefault="006A5024">
      <w:pPr>
        <w:pStyle w:val="2"/>
        <w:spacing w:before="0"/>
      </w:pPr>
      <w:r>
        <w:t>9</w:t>
      </w:r>
      <w:r>
        <w:tab/>
        <w:t>Supporting Individual Members</w:t>
      </w:r>
    </w:p>
    <w:p w14:paraId="72F0FD58" w14:textId="77777777" w:rsidR="001E12A3" w:rsidRDefault="001E12A3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1E12A3" w14:paraId="72F0FD5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2F0FD59" w14:textId="77777777" w:rsidR="001E12A3" w:rsidRDefault="006A5024">
            <w:pPr>
              <w:pStyle w:val="TAH"/>
            </w:pPr>
            <w:r>
              <w:t>Supporting IM name</w:t>
            </w:r>
          </w:p>
        </w:tc>
      </w:tr>
      <w:tr w:rsidR="001E12A3" w14:paraId="72F0FD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5B" w14:textId="77777777" w:rsidR="001E12A3" w:rsidRDefault="006A502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</w:t>
            </w:r>
            <w:r>
              <w:rPr>
                <w:rFonts w:eastAsia="맑은 고딕"/>
                <w:lang w:eastAsia="ko-KR"/>
              </w:rPr>
              <w:t>K Telecom</w:t>
            </w:r>
          </w:p>
        </w:tc>
      </w:tr>
      <w:tr w:rsidR="001E12A3" w14:paraId="72F0FD5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5D" w14:textId="6940DF14" w:rsidR="001E12A3" w:rsidRPr="00401011" w:rsidRDefault="005F7F9C">
            <w:pPr>
              <w:pStyle w:val="TAL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L</w:t>
            </w:r>
            <w:r>
              <w:rPr>
                <w:rFonts w:eastAsiaTheme="minorEastAsia"/>
                <w:lang w:val="en-US" w:eastAsia="ko-KR"/>
              </w:rPr>
              <w:t>G</w:t>
            </w:r>
            <w:r w:rsidR="00B858BB">
              <w:rPr>
                <w:rFonts w:eastAsiaTheme="minorEastAsia"/>
                <w:lang w:val="en-US" w:eastAsia="ko-KR"/>
              </w:rPr>
              <w:t xml:space="preserve"> </w:t>
            </w:r>
            <w:r>
              <w:rPr>
                <w:rFonts w:eastAsiaTheme="minorEastAsia"/>
                <w:lang w:val="en-US" w:eastAsia="ko-KR"/>
              </w:rPr>
              <w:t>U</w:t>
            </w:r>
            <w:r w:rsidR="001563C1">
              <w:rPr>
                <w:rFonts w:eastAsiaTheme="minorEastAsia"/>
                <w:lang w:val="en-US" w:eastAsia="ko-KR"/>
              </w:rPr>
              <w:t>p</w:t>
            </w:r>
            <w:r>
              <w:rPr>
                <w:rFonts w:eastAsiaTheme="minorEastAsia"/>
                <w:lang w:val="en-US" w:eastAsia="ko-KR"/>
              </w:rPr>
              <w:t>lus</w:t>
            </w:r>
          </w:p>
        </w:tc>
      </w:tr>
      <w:tr w:rsidR="001E12A3" w14:paraId="72F0FD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5F" w14:textId="4EEE8D5A" w:rsidR="001E12A3" w:rsidRPr="00401011" w:rsidRDefault="005F7F9C">
            <w:pPr>
              <w:pStyle w:val="TAL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R</w:t>
            </w:r>
            <w:r>
              <w:rPr>
                <w:rFonts w:eastAsiaTheme="minorEastAsia"/>
                <w:lang w:val="en-US" w:eastAsia="ko-KR"/>
              </w:rPr>
              <w:t>akuten</w:t>
            </w:r>
          </w:p>
        </w:tc>
      </w:tr>
      <w:tr w:rsidR="001E12A3" w14:paraId="72F0FD6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1" w14:textId="5A363D3A" w:rsidR="001E12A3" w:rsidRPr="00401011" w:rsidRDefault="000C6245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V</w:t>
            </w:r>
            <w:r>
              <w:rPr>
                <w:rFonts w:eastAsiaTheme="minorEastAsia"/>
                <w:lang w:eastAsia="ko-KR"/>
              </w:rPr>
              <w:t>odafone</w:t>
            </w:r>
          </w:p>
        </w:tc>
      </w:tr>
      <w:tr w:rsidR="001E12A3" w14:paraId="72F0FD6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3" w14:textId="0776DF50" w:rsidR="001E12A3" w:rsidRPr="00401011" w:rsidRDefault="000C6245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China Mobile</w:t>
            </w:r>
          </w:p>
        </w:tc>
      </w:tr>
      <w:tr w:rsidR="001E12A3" w14:paraId="72F0FD6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5" w14:textId="1B3D5D4F" w:rsidR="001E12A3" w:rsidRPr="00401011" w:rsidRDefault="000C6245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KT</w:t>
            </w:r>
          </w:p>
        </w:tc>
      </w:tr>
      <w:tr w:rsidR="001E12A3" w14:paraId="72F0FD6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7" w14:textId="7E74E361" w:rsidR="001E12A3" w:rsidRPr="00401011" w:rsidRDefault="000C6245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E</w:t>
            </w:r>
            <w:r>
              <w:rPr>
                <w:rFonts w:eastAsiaTheme="minorEastAsia"/>
                <w:lang w:eastAsia="ko-KR"/>
              </w:rPr>
              <w:t>TRI</w:t>
            </w:r>
          </w:p>
        </w:tc>
      </w:tr>
      <w:tr w:rsidR="001E12A3" w14:paraId="72F0FD6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9" w14:textId="77777777" w:rsidR="001E12A3" w:rsidRDefault="001E12A3">
            <w:pPr>
              <w:pStyle w:val="TAL"/>
            </w:pPr>
          </w:p>
        </w:tc>
      </w:tr>
      <w:tr w:rsidR="001E12A3" w14:paraId="72F0FD6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B" w14:textId="77777777" w:rsidR="001E12A3" w:rsidRDefault="001E12A3">
            <w:pPr>
              <w:pStyle w:val="TAL"/>
            </w:pPr>
          </w:p>
        </w:tc>
      </w:tr>
      <w:tr w:rsidR="001E12A3" w14:paraId="72F0FD6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D" w14:textId="77777777" w:rsidR="001E12A3" w:rsidRDefault="001E12A3">
            <w:pPr>
              <w:pStyle w:val="TAL"/>
            </w:pPr>
          </w:p>
        </w:tc>
      </w:tr>
      <w:tr w:rsidR="001E12A3" w14:paraId="72F0FD7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F" w14:textId="77777777" w:rsidR="001E12A3" w:rsidRDefault="001E12A3">
            <w:pPr>
              <w:pStyle w:val="TAL"/>
            </w:pPr>
          </w:p>
        </w:tc>
      </w:tr>
      <w:tr w:rsidR="001E12A3" w14:paraId="72F0FD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1" w14:textId="77777777" w:rsidR="001E12A3" w:rsidRDefault="001E12A3">
            <w:pPr>
              <w:pStyle w:val="TAL"/>
            </w:pPr>
          </w:p>
        </w:tc>
      </w:tr>
      <w:tr w:rsidR="001E12A3" w14:paraId="72F0FD7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3" w14:textId="77777777" w:rsidR="001E12A3" w:rsidRDefault="001E12A3">
            <w:pPr>
              <w:pStyle w:val="TAL"/>
            </w:pPr>
          </w:p>
        </w:tc>
      </w:tr>
      <w:tr w:rsidR="001E12A3" w14:paraId="72F0FD7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5" w14:textId="77777777" w:rsidR="001E12A3" w:rsidRDefault="001E12A3">
            <w:pPr>
              <w:pStyle w:val="TAL"/>
            </w:pPr>
          </w:p>
        </w:tc>
      </w:tr>
      <w:tr w:rsidR="001E12A3" w14:paraId="72F0FD7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7" w14:textId="77777777" w:rsidR="001E12A3" w:rsidRDefault="001E12A3">
            <w:pPr>
              <w:pStyle w:val="TAL"/>
            </w:pPr>
          </w:p>
        </w:tc>
      </w:tr>
    </w:tbl>
    <w:p w14:paraId="72F0FD79" w14:textId="77777777" w:rsidR="001E12A3" w:rsidRDefault="001E12A3"/>
    <w:sectPr w:rsidR="001E12A3">
      <w:footerReference w:type="default" r:id="rId1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5D23" w14:textId="77777777" w:rsidR="00184657" w:rsidRDefault="00184657">
      <w:pPr>
        <w:spacing w:after="0"/>
      </w:pPr>
      <w:r>
        <w:separator/>
      </w:r>
    </w:p>
  </w:endnote>
  <w:endnote w:type="continuationSeparator" w:id="0">
    <w:p w14:paraId="1E81AFEC" w14:textId="77777777" w:rsidR="00184657" w:rsidRDefault="00184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4B37" w14:textId="59803D34" w:rsidR="002D0424" w:rsidRDefault="002D0424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B8DA78" wp14:editId="160D978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8bf4e4e935abbf48bc5fcb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AC65F7" w14:textId="0BC16264" w:rsidR="002D0424" w:rsidRPr="002D0424" w:rsidRDefault="002D0424" w:rsidP="002D042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2D042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8DA78" id="_x0000_t202" coordsize="21600,21600" o:spt="202" path="m,l,21600r21600,l21600,xe">
              <v:stroke joinstyle="miter"/>
              <v:path gradientshapeok="t" o:connecttype="rect"/>
            </v:shapetype>
            <v:shape id="MSIPCM08bf4e4e935abbf48bc5fcb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6CAC65F7" w14:textId="0BC16264" w:rsidR="002D0424" w:rsidRPr="002D0424" w:rsidRDefault="002D0424" w:rsidP="002D042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2D042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4B78C" w14:textId="77777777" w:rsidR="00184657" w:rsidRDefault="00184657">
      <w:pPr>
        <w:spacing w:after="0"/>
      </w:pPr>
      <w:r>
        <w:separator/>
      </w:r>
    </w:p>
  </w:footnote>
  <w:footnote w:type="continuationSeparator" w:id="0">
    <w:p w14:paraId="0533EDE4" w14:textId="77777777" w:rsidR="00184657" w:rsidRDefault="0018465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AB9"/>
    <w:rsid w:val="00003B9A"/>
    <w:rsid w:val="00005FAE"/>
    <w:rsid w:val="00006EF7"/>
    <w:rsid w:val="000077A1"/>
    <w:rsid w:val="00011074"/>
    <w:rsid w:val="0001220A"/>
    <w:rsid w:val="000132D1"/>
    <w:rsid w:val="00016C4C"/>
    <w:rsid w:val="000172DE"/>
    <w:rsid w:val="000205C5"/>
    <w:rsid w:val="00025316"/>
    <w:rsid w:val="0002799A"/>
    <w:rsid w:val="00037C06"/>
    <w:rsid w:val="000404AB"/>
    <w:rsid w:val="00044451"/>
    <w:rsid w:val="00044DAE"/>
    <w:rsid w:val="00047818"/>
    <w:rsid w:val="00052BF8"/>
    <w:rsid w:val="00055C0B"/>
    <w:rsid w:val="00057116"/>
    <w:rsid w:val="00057C69"/>
    <w:rsid w:val="0006110E"/>
    <w:rsid w:val="00062735"/>
    <w:rsid w:val="00064CB2"/>
    <w:rsid w:val="00066287"/>
    <w:rsid w:val="00066954"/>
    <w:rsid w:val="00067741"/>
    <w:rsid w:val="00072A56"/>
    <w:rsid w:val="00072BD4"/>
    <w:rsid w:val="000805D9"/>
    <w:rsid w:val="00082CCB"/>
    <w:rsid w:val="00083EF8"/>
    <w:rsid w:val="000A0F20"/>
    <w:rsid w:val="000A1695"/>
    <w:rsid w:val="000A3125"/>
    <w:rsid w:val="000A403A"/>
    <w:rsid w:val="000A5DE1"/>
    <w:rsid w:val="000B0519"/>
    <w:rsid w:val="000B061F"/>
    <w:rsid w:val="000B1ABD"/>
    <w:rsid w:val="000B61FD"/>
    <w:rsid w:val="000C0BF7"/>
    <w:rsid w:val="000C375D"/>
    <w:rsid w:val="000C51A4"/>
    <w:rsid w:val="000C5FE3"/>
    <w:rsid w:val="000C6245"/>
    <w:rsid w:val="000C63B7"/>
    <w:rsid w:val="000C655E"/>
    <w:rsid w:val="000D122A"/>
    <w:rsid w:val="000E17E3"/>
    <w:rsid w:val="000E239D"/>
    <w:rsid w:val="000E2AEB"/>
    <w:rsid w:val="000E55AD"/>
    <w:rsid w:val="000E5A6B"/>
    <w:rsid w:val="000E630D"/>
    <w:rsid w:val="000F00AE"/>
    <w:rsid w:val="001001BD"/>
    <w:rsid w:val="00102222"/>
    <w:rsid w:val="00117B17"/>
    <w:rsid w:val="00120541"/>
    <w:rsid w:val="001211F3"/>
    <w:rsid w:val="001215C2"/>
    <w:rsid w:val="001244AE"/>
    <w:rsid w:val="00124830"/>
    <w:rsid w:val="00126222"/>
    <w:rsid w:val="0012793A"/>
    <w:rsid w:val="00127B5D"/>
    <w:rsid w:val="00134397"/>
    <w:rsid w:val="00137A64"/>
    <w:rsid w:val="001456C0"/>
    <w:rsid w:val="00150CC1"/>
    <w:rsid w:val="001563C1"/>
    <w:rsid w:val="00161816"/>
    <w:rsid w:val="00162CFC"/>
    <w:rsid w:val="0016329D"/>
    <w:rsid w:val="00167106"/>
    <w:rsid w:val="0016798A"/>
    <w:rsid w:val="00171925"/>
    <w:rsid w:val="00173998"/>
    <w:rsid w:val="00173E40"/>
    <w:rsid w:val="00174617"/>
    <w:rsid w:val="001759A7"/>
    <w:rsid w:val="00184657"/>
    <w:rsid w:val="001A15FF"/>
    <w:rsid w:val="001A4192"/>
    <w:rsid w:val="001A4DBE"/>
    <w:rsid w:val="001B491B"/>
    <w:rsid w:val="001B56FA"/>
    <w:rsid w:val="001C5C86"/>
    <w:rsid w:val="001C6449"/>
    <w:rsid w:val="001C718D"/>
    <w:rsid w:val="001D739D"/>
    <w:rsid w:val="001E12A3"/>
    <w:rsid w:val="001E14C4"/>
    <w:rsid w:val="001E5601"/>
    <w:rsid w:val="001E6D51"/>
    <w:rsid w:val="001F04B9"/>
    <w:rsid w:val="001F171C"/>
    <w:rsid w:val="001F7EB4"/>
    <w:rsid w:val="002000C2"/>
    <w:rsid w:val="00205F25"/>
    <w:rsid w:val="00206A28"/>
    <w:rsid w:val="00206C2D"/>
    <w:rsid w:val="0020765C"/>
    <w:rsid w:val="002170F0"/>
    <w:rsid w:val="00220DEF"/>
    <w:rsid w:val="00221B1E"/>
    <w:rsid w:val="00225420"/>
    <w:rsid w:val="0023135C"/>
    <w:rsid w:val="00235994"/>
    <w:rsid w:val="00240DCD"/>
    <w:rsid w:val="0024786B"/>
    <w:rsid w:val="00251D80"/>
    <w:rsid w:val="00252F8C"/>
    <w:rsid w:val="00254FB5"/>
    <w:rsid w:val="00257487"/>
    <w:rsid w:val="00257B32"/>
    <w:rsid w:val="00263BC9"/>
    <w:rsid w:val="002640E5"/>
    <w:rsid w:val="0026436F"/>
    <w:rsid w:val="0026606E"/>
    <w:rsid w:val="0027170E"/>
    <w:rsid w:val="002761EF"/>
    <w:rsid w:val="00276403"/>
    <w:rsid w:val="00277E8D"/>
    <w:rsid w:val="002824B3"/>
    <w:rsid w:val="00284DE3"/>
    <w:rsid w:val="0029164B"/>
    <w:rsid w:val="00293041"/>
    <w:rsid w:val="00294DC1"/>
    <w:rsid w:val="002A391E"/>
    <w:rsid w:val="002B04B2"/>
    <w:rsid w:val="002B21BA"/>
    <w:rsid w:val="002B3081"/>
    <w:rsid w:val="002B4CF0"/>
    <w:rsid w:val="002C01E2"/>
    <w:rsid w:val="002C1C50"/>
    <w:rsid w:val="002C3A18"/>
    <w:rsid w:val="002C7DE3"/>
    <w:rsid w:val="002D0424"/>
    <w:rsid w:val="002D190A"/>
    <w:rsid w:val="002D3167"/>
    <w:rsid w:val="002E0266"/>
    <w:rsid w:val="002E6A7D"/>
    <w:rsid w:val="002E7A9E"/>
    <w:rsid w:val="002F240C"/>
    <w:rsid w:val="002F3C41"/>
    <w:rsid w:val="002F5D71"/>
    <w:rsid w:val="002F6C5C"/>
    <w:rsid w:val="0030045C"/>
    <w:rsid w:val="00302585"/>
    <w:rsid w:val="003037F4"/>
    <w:rsid w:val="00306B6F"/>
    <w:rsid w:val="00312F38"/>
    <w:rsid w:val="00315AEE"/>
    <w:rsid w:val="0032008C"/>
    <w:rsid w:val="003205AD"/>
    <w:rsid w:val="00320989"/>
    <w:rsid w:val="003226D0"/>
    <w:rsid w:val="00324452"/>
    <w:rsid w:val="0033027D"/>
    <w:rsid w:val="00330542"/>
    <w:rsid w:val="00332CB6"/>
    <w:rsid w:val="00333B00"/>
    <w:rsid w:val="00335FB2"/>
    <w:rsid w:val="0033764C"/>
    <w:rsid w:val="003423F7"/>
    <w:rsid w:val="00344158"/>
    <w:rsid w:val="003456BC"/>
    <w:rsid w:val="00347B74"/>
    <w:rsid w:val="00355654"/>
    <w:rsid w:val="00355CB6"/>
    <w:rsid w:val="003609AF"/>
    <w:rsid w:val="00361602"/>
    <w:rsid w:val="00364836"/>
    <w:rsid w:val="00366257"/>
    <w:rsid w:val="003703BE"/>
    <w:rsid w:val="00372C38"/>
    <w:rsid w:val="00383390"/>
    <w:rsid w:val="00383B63"/>
    <w:rsid w:val="00384878"/>
    <w:rsid w:val="0038516D"/>
    <w:rsid w:val="003869D7"/>
    <w:rsid w:val="00395308"/>
    <w:rsid w:val="00397C0E"/>
    <w:rsid w:val="003A08AA"/>
    <w:rsid w:val="003A1EB0"/>
    <w:rsid w:val="003A24A6"/>
    <w:rsid w:val="003A2A66"/>
    <w:rsid w:val="003A46E9"/>
    <w:rsid w:val="003B158C"/>
    <w:rsid w:val="003B3C94"/>
    <w:rsid w:val="003B5F81"/>
    <w:rsid w:val="003C0512"/>
    <w:rsid w:val="003C0F14"/>
    <w:rsid w:val="003C2DA6"/>
    <w:rsid w:val="003C49B6"/>
    <w:rsid w:val="003C5216"/>
    <w:rsid w:val="003C6DA6"/>
    <w:rsid w:val="003D0121"/>
    <w:rsid w:val="003D0E49"/>
    <w:rsid w:val="003D2781"/>
    <w:rsid w:val="003D47E7"/>
    <w:rsid w:val="003D538D"/>
    <w:rsid w:val="003D62A9"/>
    <w:rsid w:val="003E239C"/>
    <w:rsid w:val="003E2501"/>
    <w:rsid w:val="003E298C"/>
    <w:rsid w:val="003F04C7"/>
    <w:rsid w:val="003F1CEA"/>
    <w:rsid w:val="003F268E"/>
    <w:rsid w:val="003F3686"/>
    <w:rsid w:val="003F6E47"/>
    <w:rsid w:val="003F7142"/>
    <w:rsid w:val="003F7B3D"/>
    <w:rsid w:val="00401011"/>
    <w:rsid w:val="00404BAD"/>
    <w:rsid w:val="00407E46"/>
    <w:rsid w:val="00411698"/>
    <w:rsid w:val="00414164"/>
    <w:rsid w:val="0041789B"/>
    <w:rsid w:val="00421076"/>
    <w:rsid w:val="004260A5"/>
    <w:rsid w:val="00432283"/>
    <w:rsid w:val="00435E3B"/>
    <w:rsid w:val="0043745F"/>
    <w:rsid w:val="00437F58"/>
    <w:rsid w:val="0044029F"/>
    <w:rsid w:val="00440BC9"/>
    <w:rsid w:val="00442542"/>
    <w:rsid w:val="004520FF"/>
    <w:rsid w:val="00454609"/>
    <w:rsid w:val="00455DE4"/>
    <w:rsid w:val="004600AF"/>
    <w:rsid w:val="004606C9"/>
    <w:rsid w:val="00462258"/>
    <w:rsid w:val="00475378"/>
    <w:rsid w:val="0048267C"/>
    <w:rsid w:val="00484E11"/>
    <w:rsid w:val="004876B9"/>
    <w:rsid w:val="00490EBF"/>
    <w:rsid w:val="00493A79"/>
    <w:rsid w:val="00495840"/>
    <w:rsid w:val="004A40BE"/>
    <w:rsid w:val="004A47A0"/>
    <w:rsid w:val="004A5E9A"/>
    <w:rsid w:val="004A6A60"/>
    <w:rsid w:val="004B0ACE"/>
    <w:rsid w:val="004C5E43"/>
    <w:rsid w:val="004C634D"/>
    <w:rsid w:val="004C644E"/>
    <w:rsid w:val="004C6970"/>
    <w:rsid w:val="004D06EC"/>
    <w:rsid w:val="004D24B9"/>
    <w:rsid w:val="004D26E5"/>
    <w:rsid w:val="004E102F"/>
    <w:rsid w:val="004E2CE2"/>
    <w:rsid w:val="004E38FE"/>
    <w:rsid w:val="004E5172"/>
    <w:rsid w:val="004E6F8A"/>
    <w:rsid w:val="00502CD2"/>
    <w:rsid w:val="00504E33"/>
    <w:rsid w:val="00506DD5"/>
    <w:rsid w:val="005077FF"/>
    <w:rsid w:val="00513C55"/>
    <w:rsid w:val="00530FAB"/>
    <w:rsid w:val="005337F2"/>
    <w:rsid w:val="00537A18"/>
    <w:rsid w:val="0055216E"/>
    <w:rsid w:val="00552C2C"/>
    <w:rsid w:val="0055350B"/>
    <w:rsid w:val="005555B7"/>
    <w:rsid w:val="005562A8"/>
    <w:rsid w:val="00557174"/>
    <w:rsid w:val="005573BB"/>
    <w:rsid w:val="00557B2E"/>
    <w:rsid w:val="00561267"/>
    <w:rsid w:val="00567B27"/>
    <w:rsid w:val="00571E3F"/>
    <w:rsid w:val="0057250C"/>
    <w:rsid w:val="00572C18"/>
    <w:rsid w:val="00574059"/>
    <w:rsid w:val="005762D1"/>
    <w:rsid w:val="005844AA"/>
    <w:rsid w:val="00586951"/>
    <w:rsid w:val="00587B3E"/>
    <w:rsid w:val="00590087"/>
    <w:rsid w:val="005915EF"/>
    <w:rsid w:val="00591DA4"/>
    <w:rsid w:val="00594D8C"/>
    <w:rsid w:val="005A032D"/>
    <w:rsid w:val="005A2ED7"/>
    <w:rsid w:val="005A70AE"/>
    <w:rsid w:val="005C29F7"/>
    <w:rsid w:val="005C4779"/>
    <w:rsid w:val="005C49BB"/>
    <w:rsid w:val="005C4F58"/>
    <w:rsid w:val="005C5E8D"/>
    <w:rsid w:val="005C78F2"/>
    <w:rsid w:val="005D057C"/>
    <w:rsid w:val="005D2978"/>
    <w:rsid w:val="005D3FEC"/>
    <w:rsid w:val="005D44BE"/>
    <w:rsid w:val="005D7A5D"/>
    <w:rsid w:val="005E088B"/>
    <w:rsid w:val="005E2E45"/>
    <w:rsid w:val="005E4653"/>
    <w:rsid w:val="005F2868"/>
    <w:rsid w:val="005F7F9C"/>
    <w:rsid w:val="006032C7"/>
    <w:rsid w:val="00610D58"/>
    <w:rsid w:val="00611C80"/>
    <w:rsid w:val="00611EC4"/>
    <w:rsid w:val="006121E4"/>
    <w:rsid w:val="00612542"/>
    <w:rsid w:val="006146D2"/>
    <w:rsid w:val="00620B22"/>
    <w:rsid w:val="00620B3F"/>
    <w:rsid w:val="006239E7"/>
    <w:rsid w:val="006254C4"/>
    <w:rsid w:val="00626342"/>
    <w:rsid w:val="00626E40"/>
    <w:rsid w:val="006323BE"/>
    <w:rsid w:val="006418C6"/>
    <w:rsid w:val="00641ED8"/>
    <w:rsid w:val="00642005"/>
    <w:rsid w:val="00644BCF"/>
    <w:rsid w:val="00645BC1"/>
    <w:rsid w:val="00646CBC"/>
    <w:rsid w:val="00654893"/>
    <w:rsid w:val="0065559F"/>
    <w:rsid w:val="00655ABF"/>
    <w:rsid w:val="00656E34"/>
    <w:rsid w:val="00657E7A"/>
    <w:rsid w:val="006633A4"/>
    <w:rsid w:val="00664654"/>
    <w:rsid w:val="00667DD2"/>
    <w:rsid w:val="00670348"/>
    <w:rsid w:val="00671BBB"/>
    <w:rsid w:val="00672B13"/>
    <w:rsid w:val="00674C41"/>
    <w:rsid w:val="0067787F"/>
    <w:rsid w:val="0068167B"/>
    <w:rsid w:val="00682237"/>
    <w:rsid w:val="0068445D"/>
    <w:rsid w:val="0068582E"/>
    <w:rsid w:val="0069767F"/>
    <w:rsid w:val="006A0EF8"/>
    <w:rsid w:val="006A45BA"/>
    <w:rsid w:val="006A4D10"/>
    <w:rsid w:val="006A5024"/>
    <w:rsid w:val="006A6F94"/>
    <w:rsid w:val="006B107E"/>
    <w:rsid w:val="006B4280"/>
    <w:rsid w:val="006B43EC"/>
    <w:rsid w:val="006B4B1C"/>
    <w:rsid w:val="006B7313"/>
    <w:rsid w:val="006B7E25"/>
    <w:rsid w:val="006C1D02"/>
    <w:rsid w:val="006C22BF"/>
    <w:rsid w:val="006C324E"/>
    <w:rsid w:val="006C4991"/>
    <w:rsid w:val="006D201E"/>
    <w:rsid w:val="006D3F78"/>
    <w:rsid w:val="006D4950"/>
    <w:rsid w:val="006E0F19"/>
    <w:rsid w:val="006E1FDA"/>
    <w:rsid w:val="006E5E87"/>
    <w:rsid w:val="0070351F"/>
    <w:rsid w:val="00706A1A"/>
    <w:rsid w:val="00706FFB"/>
    <w:rsid w:val="00707673"/>
    <w:rsid w:val="00711EAA"/>
    <w:rsid w:val="007162BE"/>
    <w:rsid w:val="00717251"/>
    <w:rsid w:val="00717597"/>
    <w:rsid w:val="00722267"/>
    <w:rsid w:val="00733F3A"/>
    <w:rsid w:val="00736CBA"/>
    <w:rsid w:val="00746F46"/>
    <w:rsid w:val="0075252A"/>
    <w:rsid w:val="007545FC"/>
    <w:rsid w:val="00756972"/>
    <w:rsid w:val="00761D82"/>
    <w:rsid w:val="00764B84"/>
    <w:rsid w:val="00765028"/>
    <w:rsid w:val="007669DF"/>
    <w:rsid w:val="0078034D"/>
    <w:rsid w:val="00780652"/>
    <w:rsid w:val="00780778"/>
    <w:rsid w:val="00781C39"/>
    <w:rsid w:val="00790BCC"/>
    <w:rsid w:val="007931A5"/>
    <w:rsid w:val="00793637"/>
    <w:rsid w:val="007951BB"/>
    <w:rsid w:val="00795CEE"/>
    <w:rsid w:val="00795DB3"/>
    <w:rsid w:val="00796F94"/>
    <w:rsid w:val="007974F5"/>
    <w:rsid w:val="007A5AA5"/>
    <w:rsid w:val="007A6136"/>
    <w:rsid w:val="007B0342"/>
    <w:rsid w:val="007B0F49"/>
    <w:rsid w:val="007C617A"/>
    <w:rsid w:val="007C7E14"/>
    <w:rsid w:val="007D03D2"/>
    <w:rsid w:val="007D1AB2"/>
    <w:rsid w:val="007D2C58"/>
    <w:rsid w:val="007D36CF"/>
    <w:rsid w:val="007D4394"/>
    <w:rsid w:val="007E0074"/>
    <w:rsid w:val="007E4CDC"/>
    <w:rsid w:val="007E588F"/>
    <w:rsid w:val="007E5B8A"/>
    <w:rsid w:val="007F00E1"/>
    <w:rsid w:val="007F3439"/>
    <w:rsid w:val="007F522E"/>
    <w:rsid w:val="007F53C8"/>
    <w:rsid w:val="007F7421"/>
    <w:rsid w:val="00801F7F"/>
    <w:rsid w:val="00804D2E"/>
    <w:rsid w:val="00813C1F"/>
    <w:rsid w:val="00817F1D"/>
    <w:rsid w:val="008258C6"/>
    <w:rsid w:val="00825B2A"/>
    <w:rsid w:val="008260A8"/>
    <w:rsid w:val="008266C3"/>
    <w:rsid w:val="00831CAA"/>
    <w:rsid w:val="00832E0C"/>
    <w:rsid w:val="0083464C"/>
    <w:rsid w:val="00834A60"/>
    <w:rsid w:val="0083646E"/>
    <w:rsid w:val="008416A7"/>
    <w:rsid w:val="008504FA"/>
    <w:rsid w:val="0085332C"/>
    <w:rsid w:val="00855A54"/>
    <w:rsid w:val="00856462"/>
    <w:rsid w:val="008608A7"/>
    <w:rsid w:val="00863E89"/>
    <w:rsid w:val="00864BEE"/>
    <w:rsid w:val="00870D92"/>
    <w:rsid w:val="00872B3B"/>
    <w:rsid w:val="0088200F"/>
    <w:rsid w:val="0088222A"/>
    <w:rsid w:val="008835FC"/>
    <w:rsid w:val="008901F6"/>
    <w:rsid w:val="00891DA8"/>
    <w:rsid w:val="00892148"/>
    <w:rsid w:val="00896C03"/>
    <w:rsid w:val="008A0B31"/>
    <w:rsid w:val="008A495D"/>
    <w:rsid w:val="008A4DA9"/>
    <w:rsid w:val="008A76FD"/>
    <w:rsid w:val="008B114B"/>
    <w:rsid w:val="008B2B53"/>
    <w:rsid w:val="008B2D09"/>
    <w:rsid w:val="008B519F"/>
    <w:rsid w:val="008C0E78"/>
    <w:rsid w:val="008C460F"/>
    <w:rsid w:val="008C4A54"/>
    <w:rsid w:val="008C537F"/>
    <w:rsid w:val="008D182A"/>
    <w:rsid w:val="008D658B"/>
    <w:rsid w:val="008D7237"/>
    <w:rsid w:val="008E4170"/>
    <w:rsid w:val="008F0493"/>
    <w:rsid w:val="008F2E8B"/>
    <w:rsid w:val="008F4E3E"/>
    <w:rsid w:val="00907FBD"/>
    <w:rsid w:val="00922FCB"/>
    <w:rsid w:val="009277FF"/>
    <w:rsid w:val="00935CB0"/>
    <w:rsid w:val="009419C5"/>
    <w:rsid w:val="0094287B"/>
    <w:rsid w:val="009428A9"/>
    <w:rsid w:val="009437A2"/>
    <w:rsid w:val="00944B28"/>
    <w:rsid w:val="00952E1E"/>
    <w:rsid w:val="009578A7"/>
    <w:rsid w:val="00961512"/>
    <w:rsid w:val="00962D0D"/>
    <w:rsid w:val="00965D5B"/>
    <w:rsid w:val="00967838"/>
    <w:rsid w:val="00973123"/>
    <w:rsid w:val="00974F84"/>
    <w:rsid w:val="00977842"/>
    <w:rsid w:val="009810F9"/>
    <w:rsid w:val="00982CD6"/>
    <w:rsid w:val="00984164"/>
    <w:rsid w:val="00985B73"/>
    <w:rsid w:val="00985F4C"/>
    <w:rsid w:val="009870A7"/>
    <w:rsid w:val="00992266"/>
    <w:rsid w:val="00994A54"/>
    <w:rsid w:val="009A0B51"/>
    <w:rsid w:val="009A3BC4"/>
    <w:rsid w:val="009A527F"/>
    <w:rsid w:val="009A6092"/>
    <w:rsid w:val="009B1936"/>
    <w:rsid w:val="009B443F"/>
    <w:rsid w:val="009B493F"/>
    <w:rsid w:val="009B78A5"/>
    <w:rsid w:val="009C1213"/>
    <w:rsid w:val="009C2977"/>
    <w:rsid w:val="009C2DCC"/>
    <w:rsid w:val="009D4289"/>
    <w:rsid w:val="009D48FF"/>
    <w:rsid w:val="009D53F0"/>
    <w:rsid w:val="009E185A"/>
    <w:rsid w:val="009E6C21"/>
    <w:rsid w:val="009F7959"/>
    <w:rsid w:val="00A009C6"/>
    <w:rsid w:val="00A01CFF"/>
    <w:rsid w:val="00A05351"/>
    <w:rsid w:val="00A10539"/>
    <w:rsid w:val="00A15763"/>
    <w:rsid w:val="00A226C6"/>
    <w:rsid w:val="00A22B81"/>
    <w:rsid w:val="00A26CBD"/>
    <w:rsid w:val="00A270B8"/>
    <w:rsid w:val="00A27912"/>
    <w:rsid w:val="00A320D9"/>
    <w:rsid w:val="00A338A3"/>
    <w:rsid w:val="00A339CF"/>
    <w:rsid w:val="00A34714"/>
    <w:rsid w:val="00A35110"/>
    <w:rsid w:val="00A36374"/>
    <w:rsid w:val="00A36378"/>
    <w:rsid w:val="00A40015"/>
    <w:rsid w:val="00A42A3F"/>
    <w:rsid w:val="00A44CCE"/>
    <w:rsid w:val="00A47445"/>
    <w:rsid w:val="00A518EC"/>
    <w:rsid w:val="00A546CC"/>
    <w:rsid w:val="00A6656B"/>
    <w:rsid w:val="00A67D90"/>
    <w:rsid w:val="00A70394"/>
    <w:rsid w:val="00A70E1E"/>
    <w:rsid w:val="00A71B56"/>
    <w:rsid w:val="00A72DF0"/>
    <w:rsid w:val="00A73257"/>
    <w:rsid w:val="00A7390A"/>
    <w:rsid w:val="00A7564E"/>
    <w:rsid w:val="00A77D66"/>
    <w:rsid w:val="00A85069"/>
    <w:rsid w:val="00A9081F"/>
    <w:rsid w:val="00A9188C"/>
    <w:rsid w:val="00A97002"/>
    <w:rsid w:val="00A97A52"/>
    <w:rsid w:val="00AA0D6A"/>
    <w:rsid w:val="00AA78D0"/>
    <w:rsid w:val="00AB1E35"/>
    <w:rsid w:val="00AB58BF"/>
    <w:rsid w:val="00AC220D"/>
    <w:rsid w:val="00AC4BD0"/>
    <w:rsid w:val="00AD0751"/>
    <w:rsid w:val="00AD4FF1"/>
    <w:rsid w:val="00AD6F3C"/>
    <w:rsid w:val="00AD77C4"/>
    <w:rsid w:val="00AE0B66"/>
    <w:rsid w:val="00AE1BEC"/>
    <w:rsid w:val="00AE25BF"/>
    <w:rsid w:val="00AF0C13"/>
    <w:rsid w:val="00AF4168"/>
    <w:rsid w:val="00AF5F96"/>
    <w:rsid w:val="00B03AF5"/>
    <w:rsid w:val="00B03C01"/>
    <w:rsid w:val="00B04B72"/>
    <w:rsid w:val="00B078D6"/>
    <w:rsid w:val="00B12326"/>
    <w:rsid w:val="00B123D0"/>
    <w:rsid w:val="00B1248D"/>
    <w:rsid w:val="00B13F78"/>
    <w:rsid w:val="00B14709"/>
    <w:rsid w:val="00B21386"/>
    <w:rsid w:val="00B21B7B"/>
    <w:rsid w:val="00B23B09"/>
    <w:rsid w:val="00B26E08"/>
    <w:rsid w:val="00B271C8"/>
    <w:rsid w:val="00B2743D"/>
    <w:rsid w:val="00B3015C"/>
    <w:rsid w:val="00B31D94"/>
    <w:rsid w:val="00B34044"/>
    <w:rsid w:val="00B344D8"/>
    <w:rsid w:val="00B35672"/>
    <w:rsid w:val="00B564DC"/>
    <w:rsid w:val="00B567D1"/>
    <w:rsid w:val="00B62227"/>
    <w:rsid w:val="00B62772"/>
    <w:rsid w:val="00B64CCB"/>
    <w:rsid w:val="00B668DD"/>
    <w:rsid w:val="00B7066E"/>
    <w:rsid w:val="00B73B4C"/>
    <w:rsid w:val="00B73F75"/>
    <w:rsid w:val="00B823AE"/>
    <w:rsid w:val="00B83338"/>
    <w:rsid w:val="00B8483E"/>
    <w:rsid w:val="00B858BB"/>
    <w:rsid w:val="00B939FA"/>
    <w:rsid w:val="00B946CD"/>
    <w:rsid w:val="00B96481"/>
    <w:rsid w:val="00BA2311"/>
    <w:rsid w:val="00BA3A53"/>
    <w:rsid w:val="00BA3C54"/>
    <w:rsid w:val="00BA4095"/>
    <w:rsid w:val="00BA5B43"/>
    <w:rsid w:val="00BA72DA"/>
    <w:rsid w:val="00BB35F4"/>
    <w:rsid w:val="00BB531C"/>
    <w:rsid w:val="00BB5EBF"/>
    <w:rsid w:val="00BC2D09"/>
    <w:rsid w:val="00BC528E"/>
    <w:rsid w:val="00BC5717"/>
    <w:rsid w:val="00BC642A"/>
    <w:rsid w:val="00BD02DC"/>
    <w:rsid w:val="00BD4233"/>
    <w:rsid w:val="00BE662A"/>
    <w:rsid w:val="00BF029D"/>
    <w:rsid w:val="00BF06B2"/>
    <w:rsid w:val="00BF0B55"/>
    <w:rsid w:val="00BF14C5"/>
    <w:rsid w:val="00BF2A79"/>
    <w:rsid w:val="00BF430D"/>
    <w:rsid w:val="00BF7C9D"/>
    <w:rsid w:val="00C01E8C"/>
    <w:rsid w:val="00C02DF6"/>
    <w:rsid w:val="00C03DAA"/>
    <w:rsid w:val="00C03E01"/>
    <w:rsid w:val="00C05B11"/>
    <w:rsid w:val="00C065F8"/>
    <w:rsid w:val="00C12C5B"/>
    <w:rsid w:val="00C22470"/>
    <w:rsid w:val="00C23582"/>
    <w:rsid w:val="00C2427F"/>
    <w:rsid w:val="00C2592A"/>
    <w:rsid w:val="00C264AB"/>
    <w:rsid w:val="00C2724D"/>
    <w:rsid w:val="00C27CA9"/>
    <w:rsid w:val="00C317E7"/>
    <w:rsid w:val="00C35A04"/>
    <w:rsid w:val="00C3799C"/>
    <w:rsid w:val="00C426E3"/>
    <w:rsid w:val="00C4305E"/>
    <w:rsid w:val="00C43D1E"/>
    <w:rsid w:val="00C44336"/>
    <w:rsid w:val="00C47523"/>
    <w:rsid w:val="00C5007F"/>
    <w:rsid w:val="00C50F7C"/>
    <w:rsid w:val="00C51704"/>
    <w:rsid w:val="00C527E1"/>
    <w:rsid w:val="00C5591F"/>
    <w:rsid w:val="00C57C50"/>
    <w:rsid w:val="00C633F3"/>
    <w:rsid w:val="00C64BC3"/>
    <w:rsid w:val="00C659A4"/>
    <w:rsid w:val="00C715CA"/>
    <w:rsid w:val="00C739EB"/>
    <w:rsid w:val="00C7495D"/>
    <w:rsid w:val="00C750C1"/>
    <w:rsid w:val="00C77CE9"/>
    <w:rsid w:val="00C82950"/>
    <w:rsid w:val="00C85959"/>
    <w:rsid w:val="00C86552"/>
    <w:rsid w:val="00CA0968"/>
    <w:rsid w:val="00CA168E"/>
    <w:rsid w:val="00CA32E5"/>
    <w:rsid w:val="00CB0647"/>
    <w:rsid w:val="00CB15BB"/>
    <w:rsid w:val="00CB4236"/>
    <w:rsid w:val="00CB565E"/>
    <w:rsid w:val="00CB63D1"/>
    <w:rsid w:val="00CC72A4"/>
    <w:rsid w:val="00CD1D5D"/>
    <w:rsid w:val="00CD3153"/>
    <w:rsid w:val="00CD4D13"/>
    <w:rsid w:val="00CE3775"/>
    <w:rsid w:val="00CF2B4D"/>
    <w:rsid w:val="00CF6810"/>
    <w:rsid w:val="00D02CB6"/>
    <w:rsid w:val="00D06117"/>
    <w:rsid w:val="00D07D6A"/>
    <w:rsid w:val="00D17DF5"/>
    <w:rsid w:val="00D31508"/>
    <w:rsid w:val="00D31CC8"/>
    <w:rsid w:val="00D32678"/>
    <w:rsid w:val="00D36260"/>
    <w:rsid w:val="00D407CE"/>
    <w:rsid w:val="00D521C1"/>
    <w:rsid w:val="00D5622E"/>
    <w:rsid w:val="00D633BC"/>
    <w:rsid w:val="00D64685"/>
    <w:rsid w:val="00D64E69"/>
    <w:rsid w:val="00D71037"/>
    <w:rsid w:val="00D71F40"/>
    <w:rsid w:val="00D77416"/>
    <w:rsid w:val="00D80FC6"/>
    <w:rsid w:val="00D8213E"/>
    <w:rsid w:val="00D867E7"/>
    <w:rsid w:val="00D92FD1"/>
    <w:rsid w:val="00D940DE"/>
    <w:rsid w:val="00D94917"/>
    <w:rsid w:val="00DA74F3"/>
    <w:rsid w:val="00DB69F3"/>
    <w:rsid w:val="00DC4907"/>
    <w:rsid w:val="00DC5653"/>
    <w:rsid w:val="00DC5CF3"/>
    <w:rsid w:val="00DC6618"/>
    <w:rsid w:val="00DD017C"/>
    <w:rsid w:val="00DD397A"/>
    <w:rsid w:val="00DD58B7"/>
    <w:rsid w:val="00DD5FA7"/>
    <w:rsid w:val="00DD6699"/>
    <w:rsid w:val="00DD6F0C"/>
    <w:rsid w:val="00DE460B"/>
    <w:rsid w:val="00DE51A8"/>
    <w:rsid w:val="00DE7D35"/>
    <w:rsid w:val="00DF03EC"/>
    <w:rsid w:val="00E007C5"/>
    <w:rsid w:val="00E00DBF"/>
    <w:rsid w:val="00E0213F"/>
    <w:rsid w:val="00E030DC"/>
    <w:rsid w:val="00E033E0"/>
    <w:rsid w:val="00E05452"/>
    <w:rsid w:val="00E05992"/>
    <w:rsid w:val="00E1026B"/>
    <w:rsid w:val="00E11E51"/>
    <w:rsid w:val="00E13CB2"/>
    <w:rsid w:val="00E20C37"/>
    <w:rsid w:val="00E2595B"/>
    <w:rsid w:val="00E30862"/>
    <w:rsid w:val="00E30E08"/>
    <w:rsid w:val="00E34109"/>
    <w:rsid w:val="00E52C57"/>
    <w:rsid w:val="00E5436A"/>
    <w:rsid w:val="00E5443D"/>
    <w:rsid w:val="00E57E7D"/>
    <w:rsid w:val="00E63012"/>
    <w:rsid w:val="00E63B1C"/>
    <w:rsid w:val="00E63B68"/>
    <w:rsid w:val="00E63BB3"/>
    <w:rsid w:val="00E7651E"/>
    <w:rsid w:val="00E7684D"/>
    <w:rsid w:val="00E76C86"/>
    <w:rsid w:val="00E84CD8"/>
    <w:rsid w:val="00E90B85"/>
    <w:rsid w:val="00E91679"/>
    <w:rsid w:val="00E92452"/>
    <w:rsid w:val="00E94CC1"/>
    <w:rsid w:val="00E96431"/>
    <w:rsid w:val="00E96D76"/>
    <w:rsid w:val="00EA463E"/>
    <w:rsid w:val="00EA4DFC"/>
    <w:rsid w:val="00EA606D"/>
    <w:rsid w:val="00EB21F1"/>
    <w:rsid w:val="00EB39DA"/>
    <w:rsid w:val="00EB73F0"/>
    <w:rsid w:val="00EC1519"/>
    <w:rsid w:val="00EC21F5"/>
    <w:rsid w:val="00EC3039"/>
    <w:rsid w:val="00EC5235"/>
    <w:rsid w:val="00EC69F7"/>
    <w:rsid w:val="00EC7311"/>
    <w:rsid w:val="00EC7718"/>
    <w:rsid w:val="00EC7B50"/>
    <w:rsid w:val="00ED1BD4"/>
    <w:rsid w:val="00ED6B03"/>
    <w:rsid w:val="00ED7A5B"/>
    <w:rsid w:val="00EF1527"/>
    <w:rsid w:val="00EF1608"/>
    <w:rsid w:val="00F014E7"/>
    <w:rsid w:val="00F07C92"/>
    <w:rsid w:val="00F138AB"/>
    <w:rsid w:val="00F14B43"/>
    <w:rsid w:val="00F17EDF"/>
    <w:rsid w:val="00F203C7"/>
    <w:rsid w:val="00F215E2"/>
    <w:rsid w:val="00F21E3F"/>
    <w:rsid w:val="00F22262"/>
    <w:rsid w:val="00F230E1"/>
    <w:rsid w:val="00F23B27"/>
    <w:rsid w:val="00F2527A"/>
    <w:rsid w:val="00F25F49"/>
    <w:rsid w:val="00F27772"/>
    <w:rsid w:val="00F27C1D"/>
    <w:rsid w:val="00F27DF9"/>
    <w:rsid w:val="00F41A27"/>
    <w:rsid w:val="00F4338D"/>
    <w:rsid w:val="00F440D3"/>
    <w:rsid w:val="00F446AC"/>
    <w:rsid w:val="00F46EAF"/>
    <w:rsid w:val="00F5774F"/>
    <w:rsid w:val="00F60A53"/>
    <w:rsid w:val="00F62688"/>
    <w:rsid w:val="00F6654D"/>
    <w:rsid w:val="00F67C8A"/>
    <w:rsid w:val="00F72ADD"/>
    <w:rsid w:val="00F76BE5"/>
    <w:rsid w:val="00F80A8A"/>
    <w:rsid w:val="00F8309A"/>
    <w:rsid w:val="00F83A4A"/>
    <w:rsid w:val="00F83D11"/>
    <w:rsid w:val="00F921F1"/>
    <w:rsid w:val="00F95FA8"/>
    <w:rsid w:val="00F97F2E"/>
    <w:rsid w:val="00FA7707"/>
    <w:rsid w:val="00FB127E"/>
    <w:rsid w:val="00FB399F"/>
    <w:rsid w:val="00FB4D87"/>
    <w:rsid w:val="00FB5A98"/>
    <w:rsid w:val="00FB6A6E"/>
    <w:rsid w:val="00FB7155"/>
    <w:rsid w:val="00FC0804"/>
    <w:rsid w:val="00FC21B2"/>
    <w:rsid w:val="00FC25C9"/>
    <w:rsid w:val="00FC3B6D"/>
    <w:rsid w:val="00FD3A4E"/>
    <w:rsid w:val="00FD5C7C"/>
    <w:rsid w:val="00FE1846"/>
    <w:rsid w:val="00FE4B48"/>
    <w:rsid w:val="00FF0CF7"/>
    <w:rsid w:val="00FF1A8A"/>
    <w:rsid w:val="00FF3F0C"/>
    <w:rsid w:val="00FF56DC"/>
    <w:rsid w:val="00FF5CB3"/>
    <w:rsid w:val="038D51E9"/>
    <w:rsid w:val="07B7447B"/>
    <w:rsid w:val="0D4A6379"/>
    <w:rsid w:val="40E47392"/>
    <w:rsid w:val="54473381"/>
    <w:rsid w:val="5A0F09D9"/>
    <w:rsid w:val="671A3585"/>
    <w:rsid w:val="786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0FCCA"/>
  <w15:docId w15:val="{45436BDD-5A31-491C-BF11-BCC2EA9B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수정1"/>
    <w:hidden/>
    <w:uiPriority w:val="99"/>
    <w:semiHidden/>
    <w:qFormat/>
    <w:rPr>
      <w:lang w:val="en-GB" w:eastAsia="en-GB"/>
    </w:rPr>
  </w:style>
  <w:style w:type="character" w:customStyle="1" w:styleId="13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6">
    <w:name w:val="수정2"/>
    <w:hidden/>
    <w:uiPriority w:val="99"/>
    <w:semiHidden/>
    <w:rPr>
      <w:lang w:val="en-GB" w:eastAsia="en-GB"/>
    </w:rPr>
  </w:style>
  <w:style w:type="paragraph" w:styleId="af4">
    <w:name w:val="Revision"/>
    <w:hidden/>
    <w:uiPriority w:val="99"/>
    <w:semiHidden/>
    <w:rsid w:val="003A2A6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C19B7-6613-4357-AAB4-D25EBA3360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Lee DongJin</cp:lastModifiedBy>
  <cp:revision>4</cp:revision>
  <cp:lastPrinted>2000-02-29T02:31:00Z</cp:lastPrinted>
  <dcterms:created xsi:type="dcterms:W3CDTF">2023-05-11T13:08:00Z</dcterms:created>
  <dcterms:modified xsi:type="dcterms:W3CDTF">2023-05-12T11:23:00Z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2052-11.8.2.11716</vt:lpwstr>
  </property>
  <property fmtid="{D5CDD505-2E9C-101B-9397-08002B2CF9AE}" pid="9" name="ICV">
    <vt:lpwstr>57B2F973A3864055B110E4540042AD82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etDate">
    <vt:lpwstr>2023-05-08T08:42:18Z</vt:lpwstr>
  </property>
  <property fmtid="{D5CDD505-2E9C-101B-9397-08002B2CF9AE}" pid="12" name="MSIP_Label_0359f705-2ba0-454b-9cfc-6ce5bcaac040_Method">
    <vt:lpwstr>Standard</vt:lpwstr>
  </property>
  <property fmtid="{D5CDD505-2E9C-101B-9397-08002B2CF9AE}" pid="13" name="MSIP_Label_0359f705-2ba0-454b-9cfc-6ce5bcaac040_Name">
    <vt:lpwstr>0359f705-2ba0-454b-9cfc-6ce5bcaac040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ActionId">
    <vt:lpwstr>92c52166-ab4c-4dd7-ac67-392d124c2ae6</vt:lpwstr>
  </property>
  <property fmtid="{D5CDD505-2E9C-101B-9397-08002B2CF9AE}" pid="16" name="MSIP_Label_0359f705-2ba0-454b-9cfc-6ce5bcaac040_ContentBits">
    <vt:lpwstr>2</vt:lpwstr>
  </property>
</Properties>
</file>